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68536633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="00605EE6"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 #</w:t>
      </w:r>
      <w:r w:rsidR="00605EE6">
        <w:rPr>
          <w:b/>
          <w:noProof/>
          <w:sz w:val="24"/>
        </w:rPr>
        <w:t>117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</w:t>
      </w:r>
      <w:r w:rsidR="00605EE6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>-</w:t>
      </w:r>
      <w:r w:rsidR="0025598A">
        <w:rPr>
          <w:b/>
          <w:noProof/>
          <w:sz w:val="24"/>
        </w:rPr>
        <w:t>25</w:t>
      </w:r>
      <w:r w:rsidR="0025598A">
        <w:rPr>
          <w:b/>
          <w:noProof/>
          <w:sz w:val="24"/>
        </w:rPr>
        <w:t>22093</w:t>
      </w:r>
    </w:p>
    <w:p w14:paraId="1C520E09" w14:textId="491B6096" w:rsidR="00953E83" w:rsidRPr="00623DD8" w:rsidRDefault="00605EE6" w:rsidP="00623D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0E4F7C" w:rsidRPr="000E4F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17th</w:t>
      </w:r>
      <w:r w:rsidR="000E4F7C" w:rsidRPr="000E4F7C">
        <w:rPr>
          <w:b/>
          <w:noProof/>
          <w:sz w:val="24"/>
        </w:rPr>
        <w:t>-</w:t>
      </w:r>
      <w:r>
        <w:rPr>
          <w:b/>
          <w:noProof/>
          <w:sz w:val="24"/>
        </w:rPr>
        <w:t>21st</w:t>
      </w:r>
      <w:r w:rsidR="000E4F7C" w:rsidRPr="000E4F7C">
        <w:rPr>
          <w:b/>
          <w:noProof/>
          <w:sz w:val="24"/>
        </w:rPr>
        <w:t>, 2025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D6FF33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872056">
        <w:rPr>
          <w:rFonts w:ascii="Arial" w:eastAsia="Batang" w:hAnsi="Arial"/>
          <w:b/>
          <w:sz w:val="24"/>
          <w:szCs w:val="24"/>
          <w:lang w:val="en-US" w:eastAsia="zh-CN"/>
        </w:rPr>
        <w:t>Terrestar</w:t>
      </w:r>
      <w:proofErr w:type="spellEnd"/>
      <w:r w:rsidR="00F42092">
        <w:rPr>
          <w:rFonts w:ascii="Arial" w:eastAsia="Batang" w:hAnsi="Arial"/>
          <w:b/>
          <w:sz w:val="24"/>
          <w:szCs w:val="24"/>
          <w:lang w:val="en-US" w:eastAsia="zh-CN"/>
        </w:rPr>
        <w:t xml:space="preserve"> Solutions</w:t>
      </w:r>
      <w:r w:rsidR="00872056">
        <w:rPr>
          <w:rFonts w:ascii="Arial" w:eastAsia="Batang" w:hAnsi="Arial"/>
          <w:b/>
          <w:sz w:val="24"/>
          <w:szCs w:val="24"/>
          <w:lang w:val="en-US" w:eastAsia="zh-CN"/>
        </w:rPr>
        <w:t>, Viasat</w:t>
      </w:r>
    </w:p>
    <w:p w14:paraId="3C374834" w14:textId="52B660E4" w:rsidR="00623DD8" w:rsidRPr="007F76B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val="en-CA"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 xml:space="preserve">Draft WID on </w:t>
      </w:r>
      <w:bookmarkStart w:id="0" w:name="_Hlk213161625"/>
      <w:r w:rsidR="00002921" w:rsidRPr="00002921">
        <w:rPr>
          <w:rFonts w:ascii="Arial" w:eastAsia="Batang" w:hAnsi="Arial" w:cs="Arial"/>
          <w:b/>
          <w:sz w:val="24"/>
          <w:szCs w:val="24"/>
          <w:lang w:eastAsia="zh-CN"/>
        </w:rPr>
        <w:t xml:space="preserve">Additional </w:t>
      </w:r>
      <w:r w:rsidR="00872056">
        <w:rPr>
          <w:rFonts w:ascii="Arial" w:eastAsia="Batang" w:hAnsi="Arial" w:cs="Arial"/>
          <w:b/>
          <w:sz w:val="24"/>
          <w:szCs w:val="24"/>
          <w:lang w:eastAsia="zh-CN"/>
        </w:rPr>
        <w:t>NTN</w:t>
      </w:r>
      <w:r w:rsidR="007F76B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02921" w:rsidRPr="00002921">
        <w:rPr>
          <w:rFonts w:ascii="Arial" w:eastAsia="Batang" w:hAnsi="Arial" w:cs="Arial"/>
          <w:b/>
          <w:sz w:val="24"/>
          <w:szCs w:val="24"/>
          <w:lang w:eastAsia="zh-CN"/>
        </w:rPr>
        <w:t xml:space="preserve">bands for </w:t>
      </w:r>
      <w:r w:rsidR="007F76B8">
        <w:rPr>
          <w:rFonts w:ascii="Arial" w:eastAsia="Batang" w:hAnsi="Arial" w:cs="Arial"/>
          <w:b/>
          <w:sz w:val="24"/>
          <w:szCs w:val="24"/>
          <w:lang w:eastAsia="zh-CN"/>
        </w:rPr>
        <w:t>features</w:t>
      </w:r>
      <w:r w:rsidR="00002921" w:rsidRPr="00002921">
        <w:rPr>
          <w:rFonts w:ascii="Arial" w:eastAsia="Batang" w:hAnsi="Arial" w:cs="Arial"/>
          <w:b/>
          <w:sz w:val="24"/>
          <w:szCs w:val="24"/>
          <w:lang w:eastAsia="zh-CN"/>
        </w:rPr>
        <w:t xml:space="preserve"> in</w:t>
      </w:r>
      <w:r w:rsidR="00002921">
        <w:rPr>
          <w:rFonts w:ascii="Arial" w:eastAsia="Batang" w:hAnsi="Arial" w:cs="Arial"/>
          <w:b/>
          <w:sz w:val="24"/>
          <w:szCs w:val="24"/>
          <w:lang w:eastAsia="zh-CN"/>
        </w:rPr>
        <w:t>troduced in</w:t>
      </w:r>
      <w:r w:rsidR="00002921" w:rsidRPr="00002921">
        <w:rPr>
          <w:rFonts w:ascii="Arial" w:eastAsia="Batang" w:hAnsi="Arial" w:cs="Arial"/>
          <w:b/>
          <w:sz w:val="24"/>
          <w:szCs w:val="24"/>
          <w:lang w:eastAsia="zh-CN"/>
        </w:rPr>
        <w:t xml:space="preserve"> Rel-19</w:t>
      </w:r>
      <w:r w:rsidR="007F76B8">
        <w:rPr>
          <w:rFonts w:ascii="Arial" w:eastAsia="Batang" w:hAnsi="Arial" w:cs="Arial"/>
          <w:b/>
          <w:sz w:val="24"/>
          <w:szCs w:val="24"/>
          <w:lang w:eastAsia="zh-CN"/>
        </w:rPr>
        <w:t xml:space="preserve"> – HPUE PC1, PC2, 3MHz channel Bandwidth, </w:t>
      </w:r>
      <w:proofErr w:type="spellStart"/>
      <w:r w:rsidR="007F76B8">
        <w:rPr>
          <w:rFonts w:ascii="Arial" w:eastAsia="Batang" w:hAnsi="Arial" w:cs="Arial"/>
          <w:b/>
          <w:sz w:val="24"/>
          <w:szCs w:val="24"/>
          <w:lang w:eastAsia="zh-CN"/>
        </w:rPr>
        <w:t>RedCap</w:t>
      </w:r>
      <w:proofErr w:type="spellEnd"/>
      <w:r w:rsidR="0025598A">
        <w:rPr>
          <w:rFonts w:ascii="Arial" w:eastAsia="Batang" w:hAnsi="Arial" w:cs="Arial"/>
          <w:b/>
          <w:sz w:val="24"/>
          <w:szCs w:val="24"/>
          <w:lang w:val="en-CA" w:eastAsia="zh-CN"/>
        </w:rPr>
        <w:t xml:space="preserve"> and </w:t>
      </w:r>
      <w:proofErr w:type="spellStart"/>
      <w:r w:rsidR="007F76B8">
        <w:rPr>
          <w:rFonts w:ascii="Arial" w:eastAsia="Batang" w:hAnsi="Arial" w:cs="Arial"/>
          <w:b/>
          <w:sz w:val="24"/>
          <w:szCs w:val="24"/>
          <w:lang w:val="en-CA" w:eastAsia="zh-CN"/>
        </w:rPr>
        <w:t>eRedCap</w:t>
      </w:r>
      <w:proofErr w:type="spellEnd"/>
    </w:p>
    <w:bookmarkEnd w:id="0"/>
    <w:p w14:paraId="4A9161FA" w14:textId="4AF4CA67" w:rsidR="00AE25BF" w:rsidRPr="007C4DE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C4DE3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7C4DE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2056" w:rsidRPr="007C4DE3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46688BF0" w14:textId="638AC40B" w:rsidR="00AE25BF" w:rsidRPr="007C4DE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7C4DE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7C4DE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2056" w:rsidRPr="007C4DE3">
        <w:rPr>
          <w:rFonts w:ascii="Arial" w:eastAsia="Batang" w:hAnsi="Arial"/>
          <w:b/>
          <w:sz w:val="24"/>
          <w:szCs w:val="24"/>
          <w:lang w:val="en-US" w:eastAsia="zh-CN"/>
        </w:rPr>
        <w:t>13.1.2</w:t>
      </w:r>
    </w:p>
    <w:p w14:paraId="33CD410B" w14:textId="77777777" w:rsidR="001C6B14" w:rsidRPr="007C4DE3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val="en-US"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5DB9B2E" w14:textId="4A79960E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623DD8">
        <w:rPr>
          <w:sz w:val="32"/>
          <w:szCs w:val="32"/>
        </w:rPr>
        <w:tab/>
      </w:r>
      <w:r w:rsidR="00220B6D" w:rsidRPr="00220B6D">
        <w:rPr>
          <w:sz w:val="32"/>
          <w:szCs w:val="32"/>
        </w:rPr>
        <w:t xml:space="preserve">Additional </w:t>
      </w:r>
      <w:r w:rsidR="00872056">
        <w:rPr>
          <w:sz w:val="32"/>
          <w:szCs w:val="32"/>
        </w:rPr>
        <w:t>NTN</w:t>
      </w:r>
      <w:r w:rsidR="00220B6D" w:rsidRPr="00220B6D">
        <w:rPr>
          <w:sz w:val="32"/>
          <w:szCs w:val="32"/>
        </w:rPr>
        <w:t xml:space="preserve"> bands for </w:t>
      </w:r>
      <w:r w:rsidR="007F76B8">
        <w:rPr>
          <w:sz w:val="32"/>
          <w:szCs w:val="32"/>
        </w:rPr>
        <w:t>HP UE PC1 and PC2</w:t>
      </w:r>
      <w:r w:rsidR="007C4DE3">
        <w:rPr>
          <w:sz w:val="32"/>
          <w:szCs w:val="32"/>
        </w:rPr>
        <w:t xml:space="preserve">, </w:t>
      </w:r>
      <w:r w:rsidR="007F76B8">
        <w:rPr>
          <w:sz w:val="32"/>
          <w:szCs w:val="32"/>
        </w:rPr>
        <w:t>3MHz</w:t>
      </w:r>
      <w:r w:rsidR="00E26877">
        <w:rPr>
          <w:sz w:val="32"/>
          <w:szCs w:val="32"/>
        </w:rPr>
        <w:t>,</w:t>
      </w:r>
      <w:r w:rsidR="007F76B8">
        <w:rPr>
          <w:sz w:val="32"/>
          <w:szCs w:val="32"/>
        </w:rPr>
        <w:t xml:space="preserve"> </w:t>
      </w:r>
      <w:proofErr w:type="spellStart"/>
      <w:r w:rsidR="007C4DE3">
        <w:rPr>
          <w:sz w:val="32"/>
          <w:szCs w:val="32"/>
        </w:rPr>
        <w:t>RedCap</w:t>
      </w:r>
      <w:proofErr w:type="spellEnd"/>
      <w:r w:rsidR="0025598A">
        <w:rPr>
          <w:sz w:val="32"/>
          <w:szCs w:val="32"/>
        </w:rPr>
        <w:t xml:space="preserve"> and </w:t>
      </w:r>
      <w:r w:rsidR="00872056">
        <w:rPr>
          <w:sz w:val="32"/>
          <w:szCs w:val="32"/>
        </w:rPr>
        <w:t>(e)</w:t>
      </w:r>
      <w:proofErr w:type="spellStart"/>
      <w:r w:rsidR="00872056">
        <w:rPr>
          <w:sz w:val="32"/>
          <w:szCs w:val="32"/>
        </w:rPr>
        <w:t>RedCap</w:t>
      </w:r>
      <w:proofErr w:type="spellEnd"/>
      <w:r w:rsidRPr="00F5429B">
        <w:rPr>
          <w:sz w:val="32"/>
          <w:szCs w:val="32"/>
        </w:rPr>
        <w:tab/>
      </w:r>
    </w:p>
    <w:p w14:paraId="04DD339E" w14:textId="7BD343F4" w:rsidR="00D903CF" w:rsidRPr="00BA3A53" w:rsidRDefault="00D903CF" w:rsidP="00D903CF">
      <w:pPr>
        <w:pStyle w:val="Guidance"/>
      </w:pPr>
    </w:p>
    <w:p w14:paraId="3511EA46" w14:textId="2EF147D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23DD8">
        <w:rPr>
          <w:sz w:val="32"/>
          <w:szCs w:val="32"/>
        </w:rPr>
        <w:tab/>
      </w:r>
      <w:r w:rsidR="00E26877">
        <w:rPr>
          <w:sz w:val="32"/>
          <w:szCs w:val="32"/>
        </w:rPr>
        <w:t>NTNBasket_HPUE_Less5MHz_RedCap</w:t>
      </w:r>
      <w:r w:rsidRPr="00F5429B">
        <w:rPr>
          <w:sz w:val="32"/>
          <w:szCs w:val="32"/>
        </w:rPr>
        <w:tab/>
      </w:r>
    </w:p>
    <w:p w14:paraId="0B5549E9" w14:textId="643C712B" w:rsidR="00D903CF" w:rsidRDefault="00D903CF" w:rsidP="00D903CF">
      <w:pPr>
        <w:pStyle w:val="Guidance"/>
      </w:pP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8B469DD" w:rsidR="00953E83" w:rsidRPr="004C7921" w:rsidRDefault="00BA14A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31DF87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BA14AB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17EE7DE7" w14:textId="1705A01F" w:rsidR="00163676" w:rsidRPr="00BA14AB" w:rsidRDefault="00F5429B" w:rsidP="00BA14A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FD278DF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2873FC53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4DED84C1" w:rsidR="004260A5" w:rsidRDefault="00847DA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BA9DCC9" w:rsidR="004260A5" w:rsidRDefault="00847DA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460B1F42" w:rsidR="004260A5" w:rsidRDefault="00847DAA" w:rsidP="004A40BE">
            <w:pPr>
              <w:pStyle w:val="TAC"/>
            </w:pPr>
            <w:r>
              <w:t>X</w:t>
            </w: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ED2E4F6" w:rsidR="00005179" w:rsidRDefault="00BA14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6DF55068" w:rsidR="00BC5590" w:rsidRPr="009A6092" w:rsidRDefault="004876B9" w:rsidP="00BA14AB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850"/>
        <w:gridCol w:w="993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BA14AB">
        <w:tc>
          <w:tcPr>
            <w:tcW w:w="2544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BA14AB">
        <w:tc>
          <w:tcPr>
            <w:tcW w:w="2544" w:type="dxa"/>
          </w:tcPr>
          <w:p w14:paraId="57037A97" w14:textId="72A1942F" w:rsidR="008835FC" w:rsidRDefault="00BA14AB" w:rsidP="00A10539">
            <w:pPr>
              <w:pStyle w:val="TAL"/>
            </w:pPr>
            <w:proofErr w:type="spellStart"/>
            <w:r w:rsidRPr="00BA14AB">
              <w:t>NR_IoT_NTN_req_test_enh</w:t>
            </w:r>
            <w:proofErr w:type="spellEnd"/>
          </w:p>
        </w:tc>
        <w:tc>
          <w:tcPr>
            <w:tcW w:w="850" w:type="dxa"/>
          </w:tcPr>
          <w:p w14:paraId="3B82DC94" w14:textId="1E0C99AD" w:rsidR="008835FC" w:rsidRDefault="00BA14AB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2654FEEC" w14:textId="6B685470" w:rsidR="008835FC" w:rsidRDefault="00BA14AB" w:rsidP="00A10539">
            <w:pPr>
              <w:pStyle w:val="TAL"/>
            </w:pPr>
            <w:r w:rsidRPr="00BA14AB">
              <w:t>1030086</w:t>
            </w:r>
          </w:p>
        </w:tc>
        <w:tc>
          <w:tcPr>
            <w:tcW w:w="5927" w:type="dxa"/>
          </w:tcPr>
          <w:p w14:paraId="25C45F74" w14:textId="1E42F8AA" w:rsidR="008835FC" w:rsidRPr="00BA14AB" w:rsidRDefault="00BA14AB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A14AB">
              <w:rPr>
                <w:rFonts w:ascii="Arial" w:hAnsi="Arial" w:cs="Arial"/>
                <w:sz w:val="18"/>
                <w:szCs w:val="18"/>
              </w:rPr>
              <w:t>Enhanced requirements and conductive test methodology for NR NTN and IoT NTN</w:t>
            </w:r>
          </w:p>
        </w:tc>
      </w:tr>
      <w:tr w:rsidR="00220B6D" w14:paraId="481003EF" w14:textId="77777777" w:rsidTr="00BA14AB">
        <w:tc>
          <w:tcPr>
            <w:tcW w:w="2544" w:type="dxa"/>
          </w:tcPr>
          <w:p w14:paraId="6904F497" w14:textId="4F912EF4" w:rsidR="00220B6D" w:rsidRPr="00BA14AB" w:rsidRDefault="007D7A4C" w:rsidP="00A10539">
            <w:pPr>
              <w:pStyle w:val="TAL"/>
            </w:pPr>
            <w:r w:rsidRPr="007D7A4C">
              <w:t>NR_NTN_Ph3</w:t>
            </w:r>
          </w:p>
        </w:tc>
        <w:tc>
          <w:tcPr>
            <w:tcW w:w="850" w:type="dxa"/>
          </w:tcPr>
          <w:p w14:paraId="7E2835EB" w14:textId="2D31D926" w:rsidR="00220B6D" w:rsidRDefault="005B0CC6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67A97C3E" w14:textId="386F7DA6" w:rsidR="00220B6D" w:rsidRPr="00BA14AB" w:rsidRDefault="005B0CC6" w:rsidP="00A10539">
            <w:pPr>
              <w:pStyle w:val="TAL"/>
            </w:pPr>
            <w:r w:rsidRPr="005B0CC6">
              <w:t>1020097</w:t>
            </w:r>
          </w:p>
        </w:tc>
        <w:tc>
          <w:tcPr>
            <w:tcW w:w="5927" w:type="dxa"/>
          </w:tcPr>
          <w:p w14:paraId="6C104ABC" w14:textId="627B0E62" w:rsidR="00220B6D" w:rsidRPr="002600E4" w:rsidRDefault="005B0CC6" w:rsidP="002600E4">
            <w:r w:rsidRPr="005B0CC6">
              <w:t>Non-Terrestrial Networks (NTN) for NR Phase 3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547B4500" w:rsidR="00BC5590" w:rsidRPr="00BA14AB" w:rsidRDefault="004876B9" w:rsidP="00BA14A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7EA2742" w14:textId="1812EE97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21F3AE6" w14:textId="77777777" w:rsidR="005F0325" w:rsidRDefault="005F0325" w:rsidP="005F0325">
      <w:pPr>
        <w:jc w:val="both"/>
        <w:rPr>
          <w:lang w:val="en-US"/>
        </w:rPr>
      </w:pPr>
      <w:r w:rsidRPr="001F7F70">
        <w:rPr>
          <w:lang w:val="en-US"/>
        </w:rPr>
        <w:t>In Release 19, 3GPP RAN WG4 completed the work item “Enhanced requirements and conductive test methodology for NR NTN and IoT NTN,” introducing support for high-power user equipment classes—specifically PC2 (26 dBm) and PC1 (31 dBm)—across both NR and IoT NTN tracks. While core RF band-agnostic requirements were defined, only a limited set of exemplary bands received additional band-specific requirements, namely L-band n255</w:t>
      </w:r>
      <w:r>
        <w:rPr>
          <w:lang w:val="en-US"/>
        </w:rPr>
        <w:t xml:space="preserve"> and 255</w:t>
      </w:r>
      <w:r w:rsidRPr="001F7F70">
        <w:rPr>
          <w:lang w:val="en-US"/>
        </w:rPr>
        <w:t xml:space="preserve"> and S-band n256</w:t>
      </w:r>
      <w:r>
        <w:rPr>
          <w:lang w:val="en-US"/>
        </w:rPr>
        <w:t xml:space="preserve"> and 256</w:t>
      </w:r>
      <w:r w:rsidRPr="001F7F70">
        <w:rPr>
          <w:lang w:val="en-US"/>
        </w:rPr>
        <w:t xml:space="preserve">. </w:t>
      </w:r>
    </w:p>
    <w:p w14:paraId="032342A7" w14:textId="77777777" w:rsidR="005F0325" w:rsidRPr="001F7F70" w:rsidRDefault="005F0325" w:rsidP="005F0325">
      <w:pPr>
        <w:jc w:val="both"/>
        <w:rPr>
          <w:lang w:val="en-US"/>
        </w:rPr>
      </w:pPr>
      <w:r w:rsidRPr="001F7F70">
        <w:rPr>
          <w:lang w:val="en-US"/>
        </w:rPr>
        <w:t xml:space="preserve">Several other </w:t>
      </w:r>
      <w:r>
        <w:rPr>
          <w:lang w:val="en-US"/>
        </w:rPr>
        <w:t xml:space="preserve">NR </w:t>
      </w:r>
      <w:r w:rsidRPr="001F7F70">
        <w:rPr>
          <w:lang w:val="en-US"/>
        </w:rPr>
        <w:t>NTN</w:t>
      </w:r>
      <w:r>
        <w:rPr>
          <w:lang w:val="en-US"/>
        </w:rPr>
        <w:t>/IoT NTN bands</w:t>
      </w:r>
      <w:r w:rsidRPr="001F7F70">
        <w:rPr>
          <w:lang w:val="en-US"/>
        </w:rPr>
        <w:t>, including n250, n251, n253</w:t>
      </w:r>
      <w:r>
        <w:rPr>
          <w:lang w:val="en-US"/>
        </w:rPr>
        <w:t>/b253</w:t>
      </w:r>
      <w:r w:rsidRPr="001F7F70">
        <w:rPr>
          <w:lang w:val="en-US"/>
        </w:rPr>
        <w:t xml:space="preserve">, </w:t>
      </w:r>
      <w:r>
        <w:rPr>
          <w:lang w:val="en-US"/>
        </w:rPr>
        <w:t>b</w:t>
      </w:r>
      <w:r w:rsidRPr="001F7F70">
        <w:rPr>
          <w:lang w:val="en-US"/>
        </w:rPr>
        <w:t>249</w:t>
      </w:r>
      <w:r>
        <w:rPr>
          <w:lang w:val="en-US"/>
        </w:rPr>
        <w:t>,</w:t>
      </w:r>
      <w:r w:rsidRPr="001F7F70">
        <w:rPr>
          <w:lang w:val="en-US"/>
        </w:rPr>
        <w:t xml:space="preserve"> n252</w:t>
      </w:r>
      <w:r>
        <w:rPr>
          <w:lang w:val="en-US"/>
        </w:rPr>
        <w:t>/b252 and n254/b254</w:t>
      </w:r>
      <w:r w:rsidRPr="001F7F70">
        <w:rPr>
          <w:lang w:val="en-US"/>
        </w:rPr>
        <w:t xml:space="preserve"> were discussed during Rel-19 but lacked finalized band-specific RF requirements for high-power operation. Currently, these bands only support PC3, and further specification work is needed to enable PC1 and PC2 support</w:t>
      </w:r>
      <w:r>
        <w:rPr>
          <w:lang w:val="en-US"/>
        </w:rPr>
        <w:t xml:space="preserve"> for these bands</w:t>
      </w:r>
      <w:r w:rsidRPr="001F7F70">
        <w:rPr>
          <w:lang w:val="en-US"/>
        </w:rPr>
        <w:t>.</w:t>
      </w:r>
    </w:p>
    <w:p w14:paraId="7AC0C3E1" w14:textId="77777777" w:rsidR="005F0325" w:rsidRDefault="005F0325" w:rsidP="005F0325">
      <w:pPr>
        <w:jc w:val="both"/>
        <w:rPr>
          <w:lang w:val="en-US"/>
        </w:rPr>
      </w:pPr>
      <w:r>
        <w:rPr>
          <w:lang w:val="en-US"/>
        </w:rPr>
        <w:t>The same WI introduced support to</w:t>
      </w:r>
      <w:r w:rsidRPr="001F7F70">
        <w:rPr>
          <w:lang w:val="en-US"/>
        </w:rPr>
        <w:t xml:space="preserve"> 3 MHz channel bandwidth limited to pre-Rel-19 band. Specifically, 3 MHz channel support for NTN was defined only for bands n254, n255, and n256</w:t>
      </w:r>
      <w:r>
        <w:rPr>
          <w:lang w:val="en-US"/>
        </w:rPr>
        <w:t xml:space="preserve">. </w:t>
      </w:r>
      <w:r w:rsidRPr="001F7F70">
        <w:rPr>
          <w:lang w:val="en-US"/>
        </w:rPr>
        <w:t>Bands n250, n251, n252, and n253, which were introduced in Rel-19, currently lack support for 3 MHz bandwidth.</w:t>
      </w:r>
    </w:p>
    <w:p w14:paraId="50277CF4" w14:textId="77777777" w:rsidR="005F0325" w:rsidRDefault="005F0325" w:rsidP="005F0325">
      <w:pPr>
        <w:jc w:val="both"/>
        <w:rPr>
          <w:lang w:val="en-US"/>
        </w:rPr>
      </w:pPr>
      <w:r>
        <w:rPr>
          <w:lang w:val="en-US"/>
        </w:rPr>
        <w:t xml:space="preserve">In Release 19, 3GPP RAN WG4 also completed the work item </w:t>
      </w:r>
      <w:r w:rsidRPr="00D734B8">
        <w:t>Non-Terrestrial Networks (NTN) for NR Phase 3</w:t>
      </w:r>
      <w:r>
        <w:t xml:space="preserve"> introducing support </w:t>
      </w:r>
      <w:r w:rsidRPr="00352DAD">
        <w:rPr>
          <w:lang w:val="en-US"/>
        </w:rPr>
        <w:t xml:space="preserve">of Rel-17 </w:t>
      </w:r>
      <w:proofErr w:type="spellStart"/>
      <w:r w:rsidRPr="00352DAD">
        <w:rPr>
          <w:lang w:val="en-US"/>
        </w:rPr>
        <w:t>RedCap</w:t>
      </w:r>
      <w:proofErr w:type="spellEnd"/>
      <w:r w:rsidRPr="00352DAD">
        <w:rPr>
          <w:lang w:val="en-US"/>
        </w:rPr>
        <w:t xml:space="preserve"> and Rel-18 </w:t>
      </w:r>
      <w:proofErr w:type="spellStart"/>
      <w:r w:rsidRPr="00352DAD">
        <w:rPr>
          <w:lang w:val="en-US"/>
        </w:rPr>
        <w:t>eRedCap</w:t>
      </w:r>
      <w:proofErr w:type="spellEnd"/>
      <w:r w:rsidRPr="00352DAD">
        <w:rPr>
          <w:lang w:val="en-US"/>
        </w:rPr>
        <w:t xml:space="preserve"> UEs with NR NTN operating in FR1-NTN bands</w:t>
      </w:r>
      <w:r>
        <w:rPr>
          <w:lang w:val="en-US"/>
        </w:rPr>
        <w:t xml:space="preserve">, and only bands already specified prior to Release-19 were completed. NR NTN bands </w:t>
      </w:r>
      <w:r>
        <w:t xml:space="preserve">n250, n251, n252 and n253 lack support to Rel-17 </w:t>
      </w:r>
      <w:proofErr w:type="spellStart"/>
      <w:r>
        <w:t>RedCap</w:t>
      </w:r>
      <w:proofErr w:type="spellEnd"/>
      <w:r>
        <w:t xml:space="preserve"> and Rel-18 </w:t>
      </w:r>
      <w:proofErr w:type="spellStart"/>
      <w:r>
        <w:t>eRedCap</w:t>
      </w:r>
      <w:proofErr w:type="spellEnd"/>
      <w:r>
        <w:t>.</w:t>
      </w:r>
      <w:r>
        <w:rPr>
          <w:lang w:val="en-US"/>
        </w:rPr>
        <w:t xml:space="preserve"> </w:t>
      </w:r>
    </w:p>
    <w:p w14:paraId="15F17655" w14:textId="77777777" w:rsidR="005F0325" w:rsidRPr="001F7F70" w:rsidRDefault="005F0325" w:rsidP="005F0325">
      <w:pPr>
        <w:jc w:val="both"/>
        <w:rPr>
          <w:lang w:val="en-US"/>
        </w:rPr>
      </w:pPr>
      <w:r w:rsidRPr="001F7F70">
        <w:rPr>
          <w:lang w:val="en-US"/>
        </w:rPr>
        <w:t>Therefore, this basket WI aims to address these gaps by enabling high-power classes</w:t>
      </w:r>
      <w:r>
        <w:rPr>
          <w:lang w:val="en-US"/>
        </w:rPr>
        <w:t xml:space="preserve"> PC1 and PC2 for NR NTN/IoT NTN bands </w:t>
      </w:r>
      <w:r w:rsidRPr="001F7F70">
        <w:rPr>
          <w:lang w:val="en-US"/>
        </w:rPr>
        <w:t>n250, n251, n253</w:t>
      </w:r>
      <w:r>
        <w:rPr>
          <w:lang w:val="en-US"/>
        </w:rPr>
        <w:t>/b253</w:t>
      </w:r>
      <w:r w:rsidRPr="001F7F70">
        <w:rPr>
          <w:lang w:val="en-US"/>
        </w:rPr>
        <w:t xml:space="preserve">, </w:t>
      </w:r>
      <w:r>
        <w:rPr>
          <w:lang w:val="en-US"/>
        </w:rPr>
        <w:t>b</w:t>
      </w:r>
      <w:r w:rsidRPr="001F7F70">
        <w:rPr>
          <w:lang w:val="en-US"/>
        </w:rPr>
        <w:t>249</w:t>
      </w:r>
      <w:r>
        <w:rPr>
          <w:lang w:val="en-US"/>
        </w:rPr>
        <w:t>,</w:t>
      </w:r>
      <w:r w:rsidRPr="001F7F70">
        <w:rPr>
          <w:lang w:val="en-US"/>
        </w:rPr>
        <w:t xml:space="preserve"> n252</w:t>
      </w:r>
      <w:r>
        <w:rPr>
          <w:lang w:val="en-US"/>
        </w:rPr>
        <w:t>/b252 and n254/b254 and</w:t>
      </w:r>
      <w:r w:rsidRPr="001F7F70">
        <w:rPr>
          <w:lang w:val="en-US"/>
        </w:rPr>
        <w:t xml:space="preserve"> 3 MHz channel bandwidth and </w:t>
      </w:r>
      <w:proofErr w:type="spellStart"/>
      <w:r w:rsidRPr="001F7F70">
        <w:rPr>
          <w:lang w:val="en-US"/>
        </w:rPr>
        <w:t>RedCap</w:t>
      </w:r>
      <w:proofErr w:type="spellEnd"/>
      <w:r w:rsidRPr="001F7F70">
        <w:rPr>
          <w:lang w:val="en-US"/>
        </w:rPr>
        <w:t>/(e)</w:t>
      </w:r>
      <w:proofErr w:type="spellStart"/>
      <w:r w:rsidRPr="001F7F70">
        <w:rPr>
          <w:lang w:val="en-US"/>
        </w:rPr>
        <w:t>RedCap</w:t>
      </w:r>
      <w:proofErr w:type="spellEnd"/>
      <w:r w:rsidRPr="001F7F70">
        <w:rPr>
          <w:lang w:val="en-US"/>
        </w:rPr>
        <w:t xml:space="preserve"> support for </w:t>
      </w:r>
      <w:r>
        <w:rPr>
          <w:lang w:val="en-US"/>
        </w:rPr>
        <w:t xml:space="preserve">NR NTN bands </w:t>
      </w:r>
      <w:r>
        <w:t>n250, n251, n252 and n253.</w:t>
      </w:r>
    </w:p>
    <w:p w14:paraId="19482131" w14:textId="77777777" w:rsidR="001F7F70" w:rsidRPr="001F7F70" w:rsidRDefault="001F7F70" w:rsidP="00F176E8">
      <w:pPr>
        <w:jc w:val="both"/>
        <w:rPr>
          <w:lang w:val="en-US"/>
        </w:rPr>
      </w:pP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18C1143" w14:textId="77777777" w:rsidR="008353A1" w:rsidRDefault="008353A1" w:rsidP="00C23974">
      <w:pPr>
        <w:spacing w:after="0"/>
        <w:rPr>
          <w:iCs/>
        </w:rPr>
      </w:pPr>
      <w:r w:rsidRPr="00CC385F">
        <w:rPr>
          <w:iCs/>
        </w:rPr>
        <w:t>The objective</w:t>
      </w:r>
      <w:r>
        <w:rPr>
          <w:iCs/>
        </w:rPr>
        <w:t>s</w:t>
      </w:r>
      <w:r w:rsidRPr="00CC385F">
        <w:rPr>
          <w:iCs/>
        </w:rPr>
        <w:t xml:space="preserve"> of the core part </w:t>
      </w:r>
      <w:r>
        <w:rPr>
          <w:iCs/>
        </w:rPr>
        <w:t>are</w:t>
      </w:r>
      <w:r w:rsidRPr="00CC385F">
        <w:rPr>
          <w:iCs/>
        </w:rPr>
        <w:t xml:space="preserve"> </w:t>
      </w:r>
      <w:r>
        <w:rPr>
          <w:iCs/>
        </w:rPr>
        <w:t>as follows</w:t>
      </w:r>
      <w:r w:rsidRPr="00CC385F">
        <w:rPr>
          <w:iCs/>
        </w:rPr>
        <w:t>:</w:t>
      </w:r>
    </w:p>
    <w:p w14:paraId="58978C07" w14:textId="77777777" w:rsidR="009E31E4" w:rsidRDefault="009E31E4" w:rsidP="00C23974">
      <w:pPr>
        <w:spacing w:after="0"/>
        <w:rPr>
          <w:iCs/>
        </w:rPr>
      </w:pPr>
    </w:p>
    <w:p w14:paraId="1F4C6548" w14:textId="4BA252AE" w:rsidR="008A1FFB" w:rsidRDefault="00D43CD1" w:rsidP="00C23974">
      <w:pPr>
        <w:pStyle w:val="ListParagraph"/>
        <w:numPr>
          <w:ilvl w:val="0"/>
          <w:numId w:val="9"/>
        </w:numPr>
        <w:spacing w:after="0"/>
        <w:jc w:val="both"/>
      </w:pPr>
      <w:r w:rsidRPr="00C23974">
        <w:rPr>
          <w:b/>
          <w:bCs/>
        </w:rPr>
        <w:t xml:space="preserve">Introduce support </w:t>
      </w:r>
      <w:r w:rsidR="00872056" w:rsidRPr="00C23974">
        <w:rPr>
          <w:b/>
          <w:bCs/>
        </w:rPr>
        <w:t>of</w:t>
      </w:r>
      <w:r w:rsidRPr="00C23974">
        <w:rPr>
          <w:b/>
          <w:bCs/>
        </w:rPr>
        <w:t xml:space="preserve"> 3MHz channel bandwidth </w:t>
      </w:r>
      <w:r w:rsidR="00872056" w:rsidRPr="00C23974">
        <w:rPr>
          <w:b/>
          <w:bCs/>
        </w:rPr>
        <w:t>in</w:t>
      </w:r>
      <w:r w:rsidRPr="00C23974">
        <w:rPr>
          <w:b/>
          <w:bCs/>
        </w:rPr>
        <w:t xml:space="preserve"> </w:t>
      </w:r>
      <w:r w:rsidR="008A1FFB" w:rsidRPr="00C23974">
        <w:rPr>
          <w:b/>
          <w:bCs/>
        </w:rPr>
        <w:t>NR</w:t>
      </w:r>
      <w:r w:rsidR="00872056" w:rsidRPr="00C23974">
        <w:rPr>
          <w:b/>
          <w:bCs/>
        </w:rPr>
        <w:t xml:space="preserve"> NTN</w:t>
      </w:r>
      <w:r w:rsidR="008A1FFB" w:rsidRPr="00C23974">
        <w:rPr>
          <w:b/>
          <w:bCs/>
        </w:rPr>
        <w:t xml:space="preserve"> bands</w:t>
      </w:r>
      <w:r w:rsidR="00872056" w:rsidRPr="00C23974">
        <w:rPr>
          <w:b/>
          <w:bCs/>
        </w:rPr>
        <w:t>: n250, n251, n252, n253</w:t>
      </w:r>
      <w:r w:rsidR="00872056">
        <w:t>. For each band:</w:t>
      </w:r>
    </w:p>
    <w:p w14:paraId="1EA1AECF" w14:textId="17B2F88B" w:rsidR="00872056" w:rsidRDefault="00872056" w:rsidP="00C23974">
      <w:pPr>
        <w:numPr>
          <w:ilvl w:val="1"/>
          <w:numId w:val="9"/>
        </w:numPr>
        <w:overflowPunct/>
        <w:autoSpaceDE/>
        <w:autoSpaceDN/>
        <w:adjustRightInd/>
        <w:spacing w:after="0" w:line="276" w:lineRule="auto"/>
        <w:textAlignment w:val="auto"/>
        <w:rPr>
          <w:bCs/>
        </w:rPr>
      </w:pPr>
      <w:r>
        <w:rPr>
          <w:bCs/>
        </w:rPr>
        <w:t>Specify system parameters including SS raster entries</w:t>
      </w:r>
    </w:p>
    <w:p w14:paraId="24EE505C" w14:textId="053053FB" w:rsidR="00D43CD1" w:rsidRDefault="00872056" w:rsidP="00C23974">
      <w:pPr>
        <w:numPr>
          <w:ilvl w:val="1"/>
          <w:numId w:val="9"/>
        </w:numPr>
        <w:overflowPunct/>
        <w:autoSpaceDE/>
        <w:autoSpaceDN/>
        <w:adjustRightInd/>
        <w:spacing w:after="0" w:line="276" w:lineRule="auto"/>
        <w:textAlignment w:val="auto"/>
        <w:rPr>
          <w:bCs/>
        </w:rPr>
      </w:pPr>
      <w:r>
        <w:rPr>
          <w:bCs/>
        </w:rPr>
        <w:t xml:space="preserve">Specify Tx requirements – additional emissions requirements and A-MPR if needed </w:t>
      </w:r>
    </w:p>
    <w:p w14:paraId="1064F9B6" w14:textId="43498DB3" w:rsidR="00872056" w:rsidRDefault="00872056" w:rsidP="00C23974">
      <w:pPr>
        <w:numPr>
          <w:ilvl w:val="2"/>
          <w:numId w:val="9"/>
        </w:numPr>
        <w:overflowPunct/>
        <w:autoSpaceDE/>
        <w:autoSpaceDN/>
        <w:adjustRightInd/>
        <w:spacing w:after="0" w:line="276" w:lineRule="auto"/>
        <w:textAlignment w:val="auto"/>
        <w:rPr>
          <w:bCs/>
        </w:rPr>
      </w:pPr>
      <w:r>
        <w:rPr>
          <w:bCs/>
        </w:rPr>
        <w:t>Additional emissions requirements for existing band specific NS values</w:t>
      </w:r>
    </w:p>
    <w:p w14:paraId="3A0D0671" w14:textId="0F65626C" w:rsidR="00872056" w:rsidRDefault="00872056" w:rsidP="00C23974">
      <w:pPr>
        <w:numPr>
          <w:ilvl w:val="2"/>
          <w:numId w:val="9"/>
        </w:numPr>
        <w:overflowPunct/>
        <w:autoSpaceDE/>
        <w:autoSpaceDN/>
        <w:adjustRightInd/>
        <w:spacing w:after="0" w:line="276" w:lineRule="auto"/>
        <w:textAlignment w:val="auto"/>
        <w:rPr>
          <w:bCs/>
        </w:rPr>
      </w:pPr>
      <w:r>
        <w:rPr>
          <w:bCs/>
        </w:rPr>
        <w:t>A-MPR for existing band specific NS values if needed</w:t>
      </w:r>
    </w:p>
    <w:p w14:paraId="2358A034" w14:textId="5CB5FCD2" w:rsidR="007F1512" w:rsidRPr="007F1512" w:rsidRDefault="00872056" w:rsidP="00C23974">
      <w:pPr>
        <w:numPr>
          <w:ilvl w:val="1"/>
          <w:numId w:val="9"/>
        </w:numPr>
        <w:overflowPunct/>
        <w:autoSpaceDE/>
        <w:autoSpaceDN/>
        <w:adjustRightInd/>
        <w:spacing w:after="0" w:line="276" w:lineRule="auto"/>
        <w:textAlignment w:val="auto"/>
        <w:rPr>
          <w:bCs/>
        </w:rPr>
      </w:pPr>
      <w:r>
        <w:rPr>
          <w:bCs/>
        </w:rPr>
        <w:t>Specify Rx requirements</w:t>
      </w:r>
    </w:p>
    <w:p w14:paraId="658DA6D2" w14:textId="70F99A36" w:rsidR="00D43CD1" w:rsidRDefault="00D43CD1" w:rsidP="00C23974">
      <w:pPr>
        <w:numPr>
          <w:ilvl w:val="2"/>
          <w:numId w:val="9"/>
        </w:numPr>
        <w:overflowPunct/>
        <w:autoSpaceDE/>
        <w:autoSpaceDN/>
        <w:adjustRightInd/>
        <w:spacing w:after="0" w:line="276" w:lineRule="auto"/>
        <w:textAlignment w:val="auto"/>
        <w:rPr>
          <w:bCs/>
        </w:rPr>
      </w:pPr>
      <w:r>
        <w:rPr>
          <w:bCs/>
        </w:rPr>
        <w:t xml:space="preserve">Reference sensitivity </w:t>
      </w:r>
      <w:r w:rsidR="007F1512">
        <w:rPr>
          <w:bCs/>
        </w:rPr>
        <w:t>level</w:t>
      </w:r>
    </w:p>
    <w:p w14:paraId="194694B2" w14:textId="77777777" w:rsidR="00C23974" w:rsidRDefault="00C23974" w:rsidP="00C23974">
      <w:pPr>
        <w:overflowPunct/>
        <w:autoSpaceDE/>
        <w:autoSpaceDN/>
        <w:adjustRightInd/>
        <w:spacing w:after="0" w:line="276" w:lineRule="auto"/>
        <w:ind w:left="2160"/>
        <w:textAlignment w:val="auto"/>
        <w:rPr>
          <w:bCs/>
        </w:rPr>
      </w:pPr>
    </w:p>
    <w:p w14:paraId="5EE5FB2E" w14:textId="2CA6273A" w:rsidR="00C23974" w:rsidRDefault="00C23974" w:rsidP="00C23974">
      <w:pPr>
        <w:pStyle w:val="B1"/>
        <w:numPr>
          <w:ilvl w:val="0"/>
          <w:numId w:val="9"/>
        </w:numPr>
        <w:spacing w:after="0"/>
      </w:pPr>
      <w:r w:rsidRPr="00C23974">
        <w:rPr>
          <w:b/>
          <w:bCs/>
        </w:rPr>
        <w:t>Introduce support of the higher power classes for the NR</w:t>
      </w:r>
      <w:r>
        <w:rPr>
          <w:b/>
          <w:bCs/>
        </w:rPr>
        <w:t xml:space="preserve"> NTN</w:t>
      </w:r>
      <w:r w:rsidRPr="00C23974">
        <w:rPr>
          <w:b/>
          <w:bCs/>
        </w:rPr>
        <w:t xml:space="preserve"> bands</w:t>
      </w:r>
      <w:r w:rsidR="007F76B8">
        <w:rPr>
          <w:b/>
          <w:bCs/>
        </w:rPr>
        <w:t xml:space="preserve"> </w:t>
      </w:r>
      <w:r w:rsidR="007F76B8" w:rsidRPr="00C23974">
        <w:rPr>
          <w:b/>
          <w:bCs/>
        </w:rPr>
        <w:t>n250, n251, n252, n253</w:t>
      </w:r>
      <w:r w:rsidR="007F76B8">
        <w:rPr>
          <w:b/>
          <w:bCs/>
        </w:rPr>
        <w:t xml:space="preserve"> and n254</w:t>
      </w:r>
      <w:r>
        <w:t>:</w:t>
      </w:r>
    </w:p>
    <w:p w14:paraId="37E2053A" w14:textId="2E20EF37" w:rsidR="00C23974" w:rsidRDefault="00C23974" w:rsidP="00C23974">
      <w:pPr>
        <w:pStyle w:val="B2"/>
        <w:numPr>
          <w:ilvl w:val="1"/>
          <w:numId w:val="9"/>
        </w:numPr>
        <w:spacing w:after="0"/>
      </w:pPr>
      <w:r>
        <w:t>Considered power classes: PC2 and PC1</w:t>
      </w:r>
    </w:p>
    <w:p w14:paraId="1EB6DF08" w14:textId="63C3E6E1" w:rsidR="00C23974" w:rsidRDefault="00C23974" w:rsidP="00C23974">
      <w:pPr>
        <w:pStyle w:val="B2"/>
        <w:numPr>
          <w:ilvl w:val="1"/>
          <w:numId w:val="9"/>
        </w:numPr>
        <w:spacing w:after="0"/>
      </w:pPr>
      <w:r>
        <w:t>Considered NR channels: all applicable channel bandwidths for the given band including 3MHz</w:t>
      </w:r>
    </w:p>
    <w:p w14:paraId="68970780" w14:textId="4A346864" w:rsidR="00C23974" w:rsidRDefault="00C23974" w:rsidP="00C23974">
      <w:pPr>
        <w:pStyle w:val="B2"/>
        <w:numPr>
          <w:ilvl w:val="1"/>
          <w:numId w:val="9"/>
        </w:numPr>
        <w:spacing w:after="0"/>
      </w:pPr>
      <w:r>
        <w:t>Define, if needed, A-MPR requirements accounting for the general and band specific requirements</w:t>
      </w:r>
    </w:p>
    <w:p w14:paraId="0507B24A" w14:textId="6196CB51" w:rsidR="00C23974" w:rsidRDefault="00C23974" w:rsidP="00C23974">
      <w:pPr>
        <w:pStyle w:val="B2"/>
        <w:numPr>
          <w:ilvl w:val="1"/>
          <w:numId w:val="9"/>
        </w:numPr>
        <w:spacing w:after="0"/>
      </w:pPr>
      <w:r>
        <w:t xml:space="preserve">Define, if needed, RSD requirements </w:t>
      </w:r>
    </w:p>
    <w:p w14:paraId="12C32D00" w14:textId="77777777" w:rsidR="003D6680" w:rsidRDefault="003D6680" w:rsidP="00C23974">
      <w:pPr>
        <w:pStyle w:val="B2"/>
        <w:spacing w:after="0"/>
        <w:ind w:left="720" w:firstLine="0"/>
      </w:pPr>
    </w:p>
    <w:p w14:paraId="0164C3EB" w14:textId="4DE48EFB" w:rsidR="003D0CDC" w:rsidRDefault="003D0CDC" w:rsidP="003D0CDC">
      <w:pPr>
        <w:pStyle w:val="B2"/>
        <w:spacing w:after="0"/>
        <w:ind w:left="720" w:firstLine="0"/>
      </w:pPr>
      <w:r>
        <w:t xml:space="preserve">NOTE: For NTN NR bands that currently do not have the 3MHz channel defined (i.e. n250, n251, n252 and n253), 3MHz PC3 </w:t>
      </w:r>
      <w:r w:rsidR="0025598A">
        <w:t xml:space="preserve">A-MPR and RSD </w:t>
      </w:r>
      <w:r>
        <w:t>requirements will be also defined</w:t>
      </w:r>
      <w:r w:rsidR="0025598A">
        <w:t xml:space="preserve"> if needed</w:t>
      </w:r>
      <w:r>
        <w:t xml:space="preserve">. </w:t>
      </w:r>
    </w:p>
    <w:p w14:paraId="64CA8E3D" w14:textId="77777777" w:rsidR="003D0CDC" w:rsidRDefault="003D0CDC" w:rsidP="00C23974">
      <w:pPr>
        <w:pStyle w:val="B2"/>
        <w:spacing w:after="0"/>
        <w:ind w:left="720" w:firstLine="0"/>
      </w:pPr>
    </w:p>
    <w:p w14:paraId="69104C06" w14:textId="2BCFFA85" w:rsidR="00C23974" w:rsidRDefault="00C23974" w:rsidP="00C23974">
      <w:pPr>
        <w:pStyle w:val="B2"/>
        <w:spacing w:after="0"/>
        <w:ind w:left="720" w:firstLine="0"/>
      </w:pPr>
      <w:r>
        <w:t>NOTE: NTN band n251 and n255 requirements (including the 3MHz channel) are anticipated to be identical.</w:t>
      </w:r>
    </w:p>
    <w:p w14:paraId="54661957" w14:textId="77777777" w:rsidR="003D6680" w:rsidRDefault="003D6680" w:rsidP="00C23974">
      <w:pPr>
        <w:pStyle w:val="B2"/>
        <w:spacing w:after="0"/>
        <w:ind w:left="720" w:firstLine="0"/>
      </w:pPr>
    </w:p>
    <w:p w14:paraId="3141780B" w14:textId="3D8D5ACD" w:rsidR="00C23974" w:rsidRDefault="00C23974" w:rsidP="00C23974">
      <w:pPr>
        <w:pStyle w:val="B2"/>
        <w:spacing w:after="0"/>
        <w:ind w:left="720" w:firstLine="0"/>
      </w:pPr>
      <w:r>
        <w:t>NOTE: NTN band n250 and n253 requirements (including the 3MHz channel) are anticipated to be identical.</w:t>
      </w:r>
    </w:p>
    <w:p w14:paraId="37A70D1F" w14:textId="77777777" w:rsidR="00C23974" w:rsidRDefault="00C23974" w:rsidP="00C23974">
      <w:pPr>
        <w:pStyle w:val="B1"/>
        <w:spacing w:after="0"/>
        <w:ind w:left="720" w:firstLine="0"/>
      </w:pPr>
    </w:p>
    <w:p w14:paraId="1EAF30E9" w14:textId="54D24D12" w:rsidR="00C23974" w:rsidRPr="00C23974" w:rsidRDefault="00C23974" w:rsidP="00C23974">
      <w:pPr>
        <w:pStyle w:val="B1"/>
        <w:numPr>
          <w:ilvl w:val="0"/>
          <w:numId w:val="9"/>
        </w:numPr>
        <w:spacing w:after="0"/>
        <w:rPr>
          <w:b/>
          <w:bCs/>
        </w:rPr>
      </w:pPr>
      <w:r w:rsidRPr="00C23974">
        <w:rPr>
          <w:b/>
          <w:bCs/>
        </w:rPr>
        <w:t>Introduce support of the higher power classes for the NTN IoT bands</w:t>
      </w:r>
      <w:r w:rsidR="00711FD4">
        <w:rPr>
          <w:b/>
          <w:bCs/>
        </w:rPr>
        <w:t xml:space="preserve"> </w:t>
      </w:r>
      <w:r w:rsidR="00711FD4" w:rsidRPr="00711FD4">
        <w:rPr>
          <w:b/>
          <w:bCs/>
        </w:rPr>
        <w:t>b249, b253, b252, b254</w:t>
      </w:r>
      <w:r w:rsidRPr="00C23974">
        <w:rPr>
          <w:b/>
          <w:bCs/>
        </w:rPr>
        <w:t xml:space="preserve">: </w:t>
      </w:r>
    </w:p>
    <w:p w14:paraId="41F41B88" w14:textId="25EC95A3" w:rsidR="00C23974" w:rsidRDefault="00C23974" w:rsidP="00C23974">
      <w:pPr>
        <w:pStyle w:val="B2"/>
        <w:numPr>
          <w:ilvl w:val="1"/>
          <w:numId w:val="9"/>
        </w:numPr>
        <w:spacing w:after="0"/>
      </w:pPr>
      <w:r>
        <w:t>Considered power classes: PC2</w:t>
      </w:r>
      <w:r w:rsidR="005F7FA7">
        <w:t xml:space="preserve"> for Cat-M1, NB1, NB2 NTN UEs</w:t>
      </w:r>
      <w:r>
        <w:t xml:space="preserve"> and PC1</w:t>
      </w:r>
      <w:r w:rsidR="005F7FA7">
        <w:t xml:space="preserve"> for NB1, NB2 NTN UEs</w:t>
      </w:r>
    </w:p>
    <w:p w14:paraId="0C3D90A5" w14:textId="43E9FDF3" w:rsidR="00C23974" w:rsidRDefault="00C23974" w:rsidP="00C23974">
      <w:pPr>
        <w:pStyle w:val="B2"/>
        <w:numPr>
          <w:ilvl w:val="1"/>
          <w:numId w:val="9"/>
        </w:numPr>
        <w:spacing w:after="0"/>
      </w:pPr>
      <w:r>
        <w:t>Define, if needed, A-MPR requirements accounting for the general and band specific requirements</w:t>
      </w:r>
    </w:p>
    <w:p w14:paraId="30E2CE81" w14:textId="687DC200" w:rsidR="00C23974" w:rsidRDefault="00C23974" w:rsidP="00C23974">
      <w:pPr>
        <w:pStyle w:val="B2"/>
        <w:numPr>
          <w:ilvl w:val="1"/>
          <w:numId w:val="9"/>
        </w:numPr>
        <w:spacing w:after="0"/>
      </w:pPr>
      <w:r>
        <w:t>Define, if needed, RSD requirements</w:t>
      </w:r>
    </w:p>
    <w:p w14:paraId="1637E0CF" w14:textId="77777777" w:rsidR="003D6680" w:rsidRDefault="003D6680" w:rsidP="00C23974">
      <w:pPr>
        <w:pStyle w:val="B2"/>
        <w:spacing w:after="0"/>
        <w:ind w:left="720" w:firstLine="0"/>
      </w:pPr>
    </w:p>
    <w:p w14:paraId="0818E60F" w14:textId="1FF23107" w:rsidR="00C23974" w:rsidRDefault="00C23974" w:rsidP="00C23974">
      <w:pPr>
        <w:pStyle w:val="B2"/>
        <w:spacing w:after="0"/>
        <w:ind w:left="720" w:firstLine="0"/>
      </w:pPr>
      <w:r>
        <w:t xml:space="preserve">NOTE: PC1.5 for </w:t>
      </w:r>
      <w:r w:rsidR="005F7FA7">
        <w:t>NB1, NB2 NTN UEs</w:t>
      </w:r>
      <w:r>
        <w:t xml:space="preserve"> can be included into the scope of this work once completed in RAN WG4. The checkpoint is June 2026 RAN meeting.</w:t>
      </w:r>
    </w:p>
    <w:p w14:paraId="667FA2B6" w14:textId="77777777" w:rsidR="00606B72" w:rsidRDefault="00606B72" w:rsidP="00C23974">
      <w:pPr>
        <w:overflowPunct/>
        <w:autoSpaceDE/>
        <w:autoSpaceDN/>
        <w:adjustRightInd/>
        <w:spacing w:after="0" w:line="276" w:lineRule="auto"/>
        <w:ind w:left="720"/>
        <w:textAlignment w:val="auto"/>
        <w:rPr>
          <w:bCs/>
        </w:rPr>
      </w:pPr>
    </w:p>
    <w:p w14:paraId="53865084" w14:textId="33C8CD1E" w:rsidR="00872056" w:rsidRPr="00872056" w:rsidRDefault="00872056" w:rsidP="00C23974">
      <w:pPr>
        <w:numPr>
          <w:ilvl w:val="0"/>
          <w:numId w:val="9"/>
        </w:numPr>
        <w:overflowPunct/>
        <w:autoSpaceDE/>
        <w:autoSpaceDN/>
        <w:adjustRightInd/>
        <w:spacing w:after="0" w:line="276" w:lineRule="auto"/>
        <w:textAlignment w:val="auto"/>
        <w:rPr>
          <w:bCs/>
        </w:rPr>
      </w:pPr>
      <w:r w:rsidRPr="00C23974">
        <w:rPr>
          <w:b/>
        </w:rPr>
        <w:t>Introduce support of</w:t>
      </w:r>
      <w:r w:rsidR="007C4DE3" w:rsidRPr="00C23974">
        <w:rPr>
          <w:b/>
        </w:rPr>
        <w:t xml:space="preserve"> </w:t>
      </w:r>
      <w:proofErr w:type="spellStart"/>
      <w:r w:rsidR="007C4DE3" w:rsidRPr="00C23974">
        <w:rPr>
          <w:b/>
        </w:rPr>
        <w:t>RedCap</w:t>
      </w:r>
      <w:proofErr w:type="spellEnd"/>
      <w:r w:rsidR="007C4DE3" w:rsidRPr="00C23974">
        <w:rPr>
          <w:b/>
        </w:rPr>
        <w:t xml:space="preserve"> and</w:t>
      </w:r>
      <w:r w:rsidRPr="00C23974">
        <w:rPr>
          <w:b/>
        </w:rPr>
        <w:t xml:space="preserve"> (e)</w:t>
      </w:r>
      <w:proofErr w:type="spellStart"/>
      <w:r w:rsidRPr="00C23974">
        <w:rPr>
          <w:b/>
        </w:rPr>
        <w:t>RedCap</w:t>
      </w:r>
      <w:proofErr w:type="spellEnd"/>
      <w:r w:rsidRPr="00C23974">
        <w:rPr>
          <w:b/>
        </w:rPr>
        <w:t xml:space="preserve"> in NR</w:t>
      </w:r>
      <w:r w:rsidR="00C23974">
        <w:rPr>
          <w:b/>
        </w:rPr>
        <w:t xml:space="preserve"> </w:t>
      </w:r>
      <w:r w:rsidRPr="00C23974">
        <w:rPr>
          <w:b/>
        </w:rPr>
        <w:t>NTN bands</w:t>
      </w:r>
      <w:r w:rsidRPr="00711FD4">
        <w:rPr>
          <w:b/>
        </w:rPr>
        <w:t>: n250, n251, n2</w:t>
      </w:r>
      <w:r w:rsidR="007F1512" w:rsidRPr="00711FD4">
        <w:rPr>
          <w:b/>
        </w:rPr>
        <w:t>52, n253</w:t>
      </w:r>
      <w:r w:rsidR="007F1512">
        <w:rPr>
          <w:bCs/>
        </w:rPr>
        <w:t>. For each band:</w:t>
      </w:r>
    </w:p>
    <w:p w14:paraId="468925C5" w14:textId="2F3336E1" w:rsidR="00744668" w:rsidRPr="00744668" w:rsidRDefault="007F1512" w:rsidP="00C23974">
      <w:pPr>
        <w:numPr>
          <w:ilvl w:val="1"/>
          <w:numId w:val="9"/>
        </w:numPr>
        <w:overflowPunct/>
        <w:autoSpaceDE/>
        <w:autoSpaceDN/>
        <w:adjustRightInd/>
        <w:spacing w:after="0" w:line="276" w:lineRule="auto"/>
        <w:textAlignment w:val="auto"/>
        <w:rPr>
          <w:bCs/>
        </w:rPr>
      </w:pPr>
      <w:r>
        <w:t>Specify Rx requirements</w:t>
      </w:r>
    </w:p>
    <w:p w14:paraId="34AB0CD9" w14:textId="4A53487F" w:rsidR="00CB182C" w:rsidRPr="00CC385F" w:rsidRDefault="007F1512" w:rsidP="00C23974">
      <w:pPr>
        <w:numPr>
          <w:ilvl w:val="2"/>
          <w:numId w:val="9"/>
        </w:numPr>
        <w:overflowPunct/>
        <w:autoSpaceDE/>
        <w:autoSpaceDN/>
        <w:adjustRightInd/>
        <w:spacing w:after="0" w:line="276" w:lineRule="auto"/>
        <w:textAlignment w:val="auto"/>
      </w:pPr>
      <w:r>
        <w:rPr>
          <w:bCs/>
        </w:rPr>
        <w:t>Reference sensitivity level</w:t>
      </w:r>
    </w:p>
    <w:p w14:paraId="5FEA04A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AEB6C02" w14:textId="7DBE1DD9" w:rsidR="0040240E" w:rsidRPr="008353A1" w:rsidRDefault="0040240E" w:rsidP="008353A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50E5428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706E41F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6B8BE21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0C531CF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5FA65D3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0A1EEE3D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02B8B" w:rsidRPr="00251D80" w14:paraId="55E88F8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F3AE" w14:textId="4A45F324" w:rsidR="00602B8B" w:rsidRDefault="00602B8B" w:rsidP="00602B8B">
            <w:pPr>
              <w:pStyle w:val="TAL"/>
            </w:pPr>
            <w:r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0FB" w14:textId="2F0335DB" w:rsidR="00602B8B" w:rsidRPr="00251D80" w:rsidRDefault="00602B8B" w:rsidP="00602B8B">
            <w:pPr>
              <w:pStyle w:val="TAL"/>
            </w:pPr>
            <w:r>
              <w:t xml:space="preserve">Updates to band specific system parameters, Tx requirements and Rx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CDB3" w14:textId="0333FA51" w:rsidR="00602B8B" w:rsidRPr="00251D80" w:rsidRDefault="00602B8B" w:rsidP="00602B8B">
            <w:pPr>
              <w:pStyle w:val="TAL"/>
            </w:pPr>
            <w:r>
              <w:t>[RAN#11</w:t>
            </w:r>
            <w:r w:rsidR="003B6E72">
              <w:t>X</w:t>
            </w:r>
            <w:r>
              <w:t>]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E91" w14:textId="77777777" w:rsidR="00602B8B" w:rsidRDefault="00602B8B" w:rsidP="00602B8B">
            <w:pPr>
              <w:pStyle w:val="TAL"/>
            </w:pPr>
          </w:p>
        </w:tc>
      </w:tr>
      <w:tr w:rsidR="00602B8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979889F" w:rsidR="00602B8B" w:rsidRPr="00251D80" w:rsidRDefault="00A739C3" w:rsidP="00602B8B">
            <w:pPr>
              <w:pStyle w:val="TAL"/>
            </w:pPr>
            <w:r>
              <w:t xml:space="preserve">TS </w:t>
            </w:r>
            <w:r w:rsidR="00602B8B">
              <w:t>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A75241A" w:rsidR="00602B8B" w:rsidRPr="00251D80" w:rsidRDefault="00602B8B" w:rsidP="00602B8B">
            <w:pPr>
              <w:pStyle w:val="TAL"/>
            </w:pPr>
            <w:r>
              <w:t>Updates band specific system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AF6E3C4" w:rsidR="00602B8B" w:rsidRPr="00251D80" w:rsidRDefault="00602B8B" w:rsidP="00602B8B">
            <w:pPr>
              <w:pStyle w:val="TAL"/>
            </w:pPr>
            <w:r>
              <w:t>[RAN#11X]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602B8B" w:rsidRDefault="00602B8B" w:rsidP="00602B8B">
            <w:pPr>
              <w:pStyle w:val="TAL"/>
            </w:pPr>
          </w:p>
        </w:tc>
      </w:tr>
      <w:tr w:rsidR="00602B8B" w:rsidRPr="00251D80" w14:paraId="66C51C5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268" w14:textId="2F26AE2A" w:rsidR="00602B8B" w:rsidRDefault="00C60F4C" w:rsidP="00602B8B">
            <w:pPr>
              <w:pStyle w:val="TAL"/>
            </w:pPr>
            <w:r>
              <w:t xml:space="preserve">TR </w:t>
            </w:r>
            <w:r w:rsidR="00602B8B">
              <w:t>38.741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52A" w14:textId="4AB24179" w:rsidR="00602B8B" w:rsidRPr="00251D80" w:rsidRDefault="00602B8B" w:rsidP="00602B8B">
            <w:pPr>
              <w:pStyle w:val="TAL"/>
            </w:pPr>
            <w:r>
              <w:t>Updates to band specific system parameters, Tx requirements, Rx requirements along with any A-MPR results submitted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DBC" w14:textId="3386AB01" w:rsidR="00602B8B" w:rsidRPr="00251D80" w:rsidRDefault="00602B8B" w:rsidP="00602B8B">
            <w:pPr>
              <w:pStyle w:val="TAL"/>
            </w:pPr>
            <w:r>
              <w:t>[RAN#11X]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9190" w14:textId="77777777" w:rsidR="00602B8B" w:rsidRDefault="00602B8B" w:rsidP="00602B8B">
            <w:pPr>
              <w:pStyle w:val="TAL"/>
            </w:pPr>
          </w:p>
        </w:tc>
      </w:tr>
      <w:tr w:rsidR="00602B8B" w:rsidRPr="00251D80" w14:paraId="681BF8A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A80" w14:textId="4F2F75E5" w:rsidR="00602B8B" w:rsidRDefault="003B6E72" w:rsidP="00602B8B">
            <w:pPr>
              <w:pStyle w:val="TAL"/>
            </w:pPr>
            <w:r>
              <w:t xml:space="preserve">TR </w:t>
            </w:r>
            <w:r w:rsidR="00602B8B">
              <w:t>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E2A" w14:textId="42DD8FE9" w:rsidR="00602B8B" w:rsidRPr="00251D80" w:rsidRDefault="00602B8B" w:rsidP="00602B8B">
            <w:pPr>
              <w:pStyle w:val="TAL"/>
            </w:pPr>
            <w:r>
              <w:t>Updates to band specific system parameters, Tx requirements, Rx requirements along with any A-MPR results submitted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96AF" w14:textId="48E6BC21" w:rsidR="00602B8B" w:rsidRPr="00251D80" w:rsidRDefault="00602B8B" w:rsidP="00602B8B">
            <w:pPr>
              <w:pStyle w:val="TAL"/>
            </w:pPr>
            <w:r>
              <w:t>[RAN#11X]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7E9D" w14:textId="77777777" w:rsidR="00602B8B" w:rsidRDefault="00602B8B" w:rsidP="00602B8B">
            <w:pPr>
              <w:pStyle w:val="TAL"/>
            </w:pPr>
          </w:p>
        </w:tc>
      </w:tr>
      <w:tr w:rsidR="00602B8B" w:rsidRPr="00251D80" w14:paraId="46E9B22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CD8E" w14:textId="6F02CE74" w:rsidR="00602B8B" w:rsidRDefault="00602B8B" w:rsidP="00602B8B">
            <w:pPr>
              <w:pStyle w:val="TAL"/>
            </w:pPr>
            <w:r w:rsidRPr="00873F77">
              <w:t>TS 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6EF7" w14:textId="59B71D98" w:rsidR="00602B8B" w:rsidRDefault="00602B8B" w:rsidP="00602B8B">
            <w:pPr>
              <w:pStyle w:val="TAL"/>
            </w:pPr>
            <w:r>
              <w:t>Updates to band specific Tx requirements, along with any A-MPR results submitted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448" w14:textId="60F727F5" w:rsidR="00602B8B" w:rsidRPr="00251D80" w:rsidRDefault="00602B8B" w:rsidP="00602B8B">
            <w:pPr>
              <w:pStyle w:val="TAL"/>
            </w:pPr>
            <w:r>
              <w:t>[RAN#11X]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5CE0" w14:textId="77777777" w:rsidR="00602B8B" w:rsidRDefault="00602B8B" w:rsidP="00602B8B">
            <w:pPr>
              <w:pStyle w:val="TAL"/>
            </w:pPr>
          </w:p>
        </w:tc>
      </w:tr>
      <w:tr w:rsidR="00602B8B" w:rsidRPr="00251D80" w14:paraId="7D43C9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1D52" w14:textId="0E6F10B7" w:rsidR="00602B8B" w:rsidRDefault="00602B8B" w:rsidP="00602B8B">
            <w:pPr>
              <w:pStyle w:val="TAL"/>
            </w:pPr>
            <w:r w:rsidRPr="003D6680">
              <w:t>TR 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88BD" w14:textId="55E10037" w:rsidR="00602B8B" w:rsidRDefault="00602B8B" w:rsidP="00602B8B">
            <w:pPr>
              <w:pStyle w:val="TAL"/>
            </w:pPr>
            <w:r>
              <w:t>Updates to band specific Tx requirements, along with any A-MPR results submitted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8C1B" w14:textId="33D21F9D" w:rsidR="00602B8B" w:rsidRPr="00251D80" w:rsidRDefault="00602B8B" w:rsidP="00602B8B">
            <w:pPr>
              <w:pStyle w:val="TAL"/>
            </w:pPr>
            <w:r>
              <w:t>[RAN#11X]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E9AA" w14:textId="77777777" w:rsidR="00602B8B" w:rsidRDefault="00602B8B" w:rsidP="00602B8B">
            <w:pPr>
              <w:pStyle w:val="TAL"/>
            </w:pPr>
          </w:p>
        </w:tc>
      </w:tr>
      <w:tr w:rsidR="00602B8B" w:rsidRPr="00251D80" w14:paraId="504C8A4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4425" w14:textId="5336D53B" w:rsidR="00602B8B" w:rsidRDefault="00602B8B" w:rsidP="00602B8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2B1D" w14:textId="25DABAA3" w:rsidR="00602B8B" w:rsidRDefault="00602B8B" w:rsidP="00602B8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20C" w14:textId="40E4D561" w:rsidR="00602B8B" w:rsidRPr="00251D80" w:rsidRDefault="00602B8B" w:rsidP="00602B8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0062" w14:textId="77777777" w:rsidR="00602B8B" w:rsidRDefault="00602B8B" w:rsidP="00602B8B">
            <w:pPr>
              <w:pStyle w:val="TAL"/>
            </w:pPr>
          </w:p>
        </w:tc>
      </w:tr>
      <w:tr w:rsidR="00602B8B" w:rsidRPr="00251D80" w14:paraId="64A0431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0EA" w14:textId="36286EAF" w:rsidR="00602B8B" w:rsidRPr="00873F77" w:rsidRDefault="00602B8B" w:rsidP="00602B8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10B2" w14:textId="698F3671" w:rsidR="00602B8B" w:rsidRDefault="00602B8B" w:rsidP="00602B8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65A4" w14:textId="799F265A" w:rsidR="00602B8B" w:rsidRPr="00251D80" w:rsidRDefault="00602B8B" w:rsidP="00602B8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0A69" w14:textId="77777777" w:rsidR="00602B8B" w:rsidRDefault="00602B8B" w:rsidP="00602B8B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821A8" w14:textId="77777777" w:rsidR="00064E61" w:rsidRDefault="00064E61" w:rsidP="00064E6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Mandatory: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address&gt;}</w:t>
      </w:r>
    </w:p>
    <w:p w14:paraId="3F1FE094" w14:textId="77777777" w:rsidR="00064E61" w:rsidRPr="00251D80" w:rsidRDefault="00064E61" w:rsidP="00064E6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B81C5F0" w:rsidR="006E1FDA" w:rsidRPr="00691E9C" w:rsidRDefault="00691E9C" w:rsidP="0033027D">
      <w:pPr>
        <w:ind w:right="-99"/>
        <w:rPr>
          <w:iCs/>
        </w:rPr>
      </w:pPr>
      <w:r w:rsidRPr="00691E9C">
        <w:rPr>
          <w:iCs/>
        </w:rPr>
        <w:t>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901FA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1487DCF9" w:rsidR="00B901FA" w:rsidRPr="0025598A" w:rsidRDefault="00B901FA" w:rsidP="00B901FA">
            <w:pPr>
              <w:pStyle w:val="TAL"/>
            </w:pPr>
            <w:proofErr w:type="spellStart"/>
            <w:r w:rsidRPr="0025598A">
              <w:t>Terrestar</w:t>
            </w:r>
            <w:proofErr w:type="spellEnd"/>
            <w:r w:rsidR="00F42092">
              <w:t xml:space="preserve"> Solutions</w:t>
            </w:r>
          </w:p>
        </w:tc>
      </w:tr>
      <w:tr w:rsidR="00B901FA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076AF1C3" w:rsidR="00B901FA" w:rsidRPr="0025598A" w:rsidRDefault="00B901FA" w:rsidP="00B901FA">
            <w:pPr>
              <w:pStyle w:val="TAL"/>
            </w:pPr>
            <w:r w:rsidRPr="0025598A">
              <w:t>Viasat</w:t>
            </w:r>
          </w:p>
        </w:tc>
      </w:tr>
      <w:tr w:rsidR="00B901FA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62F01E5" w:rsidR="00B901FA" w:rsidRPr="0025598A" w:rsidRDefault="00B901FA" w:rsidP="00B901FA">
            <w:pPr>
              <w:pStyle w:val="TAL"/>
            </w:pPr>
            <w:r w:rsidRPr="0025598A">
              <w:t>Inmarsat</w:t>
            </w:r>
          </w:p>
        </w:tc>
      </w:tr>
      <w:tr w:rsidR="00B901FA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24521550" w:rsidR="00B901FA" w:rsidRPr="0025598A" w:rsidRDefault="00B901FA" w:rsidP="00B901FA">
            <w:pPr>
              <w:pStyle w:val="TAL"/>
            </w:pPr>
            <w:r w:rsidRPr="0025598A">
              <w:t>[</w:t>
            </w:r>
            <w:proofErr w:type="spellStart"/>
            <w:r w:rsidRPr="0025598A">
              <w:t>Echostar</w:t>
            </w:r>
            <w:proofErr w:type="spellEnd"/>
            <w:r w:rsidRPr="0025598A">
              <w:t>]</w:t>
            </w:r>
          </w:p>
        </w:tc>
      </w:tr>
      <w:tr w:rsidR="00B901FA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7C086FBB" w:rsidR="00B901FA" w:rsidRPr="0025598A" w:rsidRDefault="00B901FA" w:rsidP="00B901FA">
            <w:pPr>
              <w:pStyle w:val="TAL"/>
            </w:pPr>
            <w:r w:rsidRPr="0025598A">
              <w:t>[Iridium]</w:t>
            </w:r>
          </w:p>
        </w:tc>
      </w:tr>
      <w:tr w:rsidR="00B901FA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6AB358AF" w:rsidR="00B901FA" w:rsidRPr="0025598A" w:rsidRDefault="00B901FA" w:rsidP="00B901FA">
            <w:pPr>
              <w:pStyle w:val="TAL"/>
            </w:pPr>
            <w:r w:rsidRPr="0025598A">
              <w:t>[</w:t>
            </w:r>
            <w:proofErr w:type="spellStart"/>
            <w:r w:rsidRPr="0025598A">
              <w:t>Aalyria</w:t>
            </w:r>
            <w:proofErr w:type="spellEnd"/>
            <w:r w:rsidRPr="0025598A">
              <w:t>]</w:t>
            </w:r>
          </w:p>
        </w:tc>
      </w:tr>
      <w:tr w:rsidR="00B901FA" w14:paraId="58671994" w14:textId="77777777" w:rsidTr="007D03D2">
        <w:trPr>
          <w:jc w:val="center"/>
        </w:trPr>
        <w:tc>
          <w:tcPr>
            <w:tcW w:w="0" w:type="auto"/>
          </w:tcPr>
          <w:p w14:paraId="3DC562AB" w14:textId="7D5E263C" w:rsidR="00B901FA" w:rsidRPr="0025598A" w:rsidRDefault="00B901FA" w:rsidP="00B901FA">
            <w:pPr>
              <w:pStyle w:val="TAL"/>
            </w:pPr>
            <w:r w:rsidRPr="0025598A">
              <w:t>[Thales]</w:t>
            </w:r>
          </w:p>
        </w:tc>
      </w:tr>
      <w:tr w:rsidR="00B901FA" w14:paraId="59AADCD2" w14:textId="77777777" w:rsidTr="007D03D2">
        <w:trPr>
          <w:jc w:val="center"/>
        </w:trPr>
        <w:tc>
          <w:tcPr>
            <w:tcW w:w="0" w:type="auto"/>
          </w:tcPr>
          <w:p w14:paraId="064D2C58" w14:textId="336BC543" w:rsidR="00B901FA" w:rsidRPr="0025598A" w:rsidRDefault="0025598A" w:rsidP="00B901FA">
            <w:pPr>
              <w:pStyle w:val="TAL"/>
            </w:pPr>
            <w:r w:rsidRPr="0025598A">
              <w:t>[Others]</w:t>
            </w:r>
          </w:p>
        </w:tc>
      </w:tr>
      <w:tr w:rsidR="00B901FA" w14:paraId="4062AD35" w14:textId="77777777" w:rsidTr="007D03D2">
        <w:trPr>
          <w:jc w:val="center"/>
        </w:trPr>
        <w:tc>
          <w:tcPr>
            <w:tcW w:w="0" w:type="auto"/>
          </w:tcPr>
          <w:p w14:paraId="0AE64E9E" w14:textId="26E0289B" w:rsidR="00B901FA" w:rsidRPr="002C6379" w:rsidRDefault="00B901FA" w:rsidP="00B901FA">
            <w:pPr>
              <w:pStyle w:val="TAL"/>
              <w:rPr>
                <w:highlight w:val="yellow"/>
              </w:rPr>
            </w:pPr>
          </w:p>
        </w:tc>
      </w:tr>
      <w:tr w:rsidR="00B901FA" w14:paraId="03FE26DB" w14:textId="77777777" w:rsidTr="007D03D2">
        <w:trPr>
          <w:jc w:val="center"/>
        </w:trPr>
        <w:tc>
          <w:tcPr>
            <w:tcW w:w="0" w:type="auto"/>
          </w:tcPr>
          <w:p w14:paraId="249BB1BB" w14:textId="77777777" w:rsidR="00B901FA" w:rsidRDefault="00B901FA" w:rsidP="00B901FA">
            <w:pPr>
              <w:pStyle w:val="TAL"/>
            </w:pPr>
          </w:p>
        </w:tc>
      </w:tr>
      <w:tr w:rsidR="00B901FA" w14:paraId="5D7334F9" w14:textId="77777777" w:rsidTr="007D03D2">
        <w:trPr>
          <w:jc w:val="center"/>
        </w:trPr>
        <w:tc>
          <w:tcPr>
            <w:tcW w:w="0" w:type="auto"/>
          </w:tcPr>
          <w:p w14:paraId="482563D1" w14:textId="77777777" w:rsidR="00B901FA" w:rsidRDefault="00B901FA" w:rsidP="00B901FA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4BAF6" w14:textId="77777777" w:rsidR="00D626C7" w:rsidRDefault="00D626C7">
      <w:r>
        <w:separator/>
      </w:r>
    </w:p>
  </w:endnote>
  <w:endnote w:type="continuationSeparator" w:id="0">
    <w:p w14:paraId="472D1721" w14:textId="77777777" w:rsidR="00D626C7" w:rsidRDefault="00D62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3C147" w14:textId="77777777" w:rsidR="00D626C7" w:rsidRDefault="00D626C7">
      <w:r>
        <w:separator/>
      </w:r>
    </w:p>
  </w:footnote>
  <w:footnote w:type="continuationSeparator" w:id="0">
    <w:p w14:paraId="05C40569" w14:textId="77777777" w:rsidR="00D626C7" w:rsidRDefault="00D62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36825"/>
    <w:multiLevelType w:val="hybridMultilevel"/>
    <w:tmpl w:val="30940938"/>
    <w:lvl w:ilvl="0" w:tplc="B650C4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0862542"/>
    <w:multiLevelType w:val="hybridMultilevel"/>
    <w:tmpl w:val="C3203F2A"/>
    <w:lvl w:ilvl="0" w:tplc="78B42F3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6"/>
  </w:num>
  <w:num w:numId="3" w16cid:durableId="486632634">
    <w:abstractNumId w:val="5"/>
  </w:num>
  <w:num w:numId="4" w16cid:durableId="1602451808">
    <w:abstractNumId w:val="3"/>
  </w:num>
  <w:num w:numId="5" w16cid:durableId="615062511">
    <w:abstractNumId w:val="8"/>
  </w:num>
  <w:num w:numId="6" w16cid:durableId="1128861015">
    <w:abstractNumId w:val="7"/>
  </w:num>
  <w:num w:numId="7" w16cid:durableId="1729375307">
    <w:abstractNumId w:val="1"/>
  </w:num>
  <w:num w:numId="8" w16cid:durableId="1757286949">
    <w:abstractNumId w:val="4"/>
  </w:num>
  <w:num w:numId="9" w16cid:durableId="552546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921"/>
    <w:rsid w:val="00003B9A"/>
    <w:rsid w:val="00005179"/>
    <w:rsid w:val="00006EF7"/>
    <w:rsid w:val="00011074"/>
    <w:rsid w:val="0001220A"/>
    <w:rsid w:val="000132D1"/>
    <w:rsid w:val="000205C5"/>
    <w:rsid w:val="00025316"/>
    <w:rsid w:val="00030F23"/>
    <w:rsid w:val="00037C06"/>
    <w:rsid w:val="00044DAE"/>
    <w:rsid w:val="000458E9"/>
    <w:rsid w:val="00052BF8"/>
    <w:rsid w:val="0005411E"/>
    <w:rsid w:val="00057116"/>
    <w:rsid w:val="00064CB2"/>
    <w:rsid w:val="00064E61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E0D"/>
    <w:rsid w:val="000C0BF7"/>
    <w:rsid w:val="000C5FE3"/>
    <w:rsid w:val="000D122A"/>
    <w:rsid w:val="000D5D45"/>
    <w:rsid w:val="000E4F7C"/>
    <w:rsid w:val="000E55AD"/>
    <w:rsid w:val="000E630D"/>
    <w:rsid w:val="000F0591"/>
    <w:rsid w:val="001001BD"/>
    <w:rsid w:val="00101936"/>
    <w:rsid w:val="00102222"/>
    <w:rsid w:val="00120541"/>
    <w:rsid w:val="001211F3"/>
    <w:rsid w:val="00127B5D"/>
    <w:rsid w:val="00144829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937A2"/>
    <w:rsid w:val="001A4192"/>
    <w:rsid w:val="001C5C86"/>
    <w:rsid w:val="001C6B14"/>
    <w:rsid w:val="001C718D"/>
    <w:rsid w:val="001E14C4"/>
    <w:rsid w:val="001E3CB9"/>
    <w:rsid w:val="001F1F37"/>
    <w:rsid w:val="001F7EB4"/>
    <w:rsid w:val="001F7F70"/>
    <w:rsid w:val="002000C2"/>
    <w:rsid w:val="00205F25"/>
    <w:rsid w:val="00220B6D"/>
    <w:rsid w:val="00221B1E"/>
    <w:rsid w:val="00240DCD"/>
    <w:rsid w:val="0024786B"/>
    <w:rsid w:val="00251D80"/>
    <w:rsid w:val="00254FB5"/>
    <w:rsid w:val="0025598A"/>
    <w:rsid w:val="002600E4"/>
    <w:rsid w:val="002618AA"/>
    <w:rsid w:val="002640E5"/>
    <w:rsid w:val="0026436F"/>
    <w:rsid w:val="0026606E"/>
    <w:rsid w:val="00270BDC"/>
    <w:rsid w:val="0027433E"/>
    <w:rsid w:val="00276403"/>
    <w:rsid w:val="002847C3"/>
    <w:rsid w:val="002A5B97"/>
    <w:rsid w:val="002B1611"/>
    <w:rsid w:val="002B4EC1"/>
    <w:rsid w:val="002C1C50"/>
    <w:rsid w:val="002C6379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16F6E"/>
    <w:rsid w:val="003205AD"/>
    <w:rsid w:val="0032273D"/>
    <w:rsid w:val="0033027D"/>
    <w:rsid w:val="00335FB2"/>
    <w:rsid w:val="00344158"/>
    <w:rsid w:val="00344BE8"/>
    <w:rsid w:val="00347B74"/>
    <w:rsid w:val="00351ED3"/>
    <w:rsid w:val="00352DAD"/>
    <w:rsid w:val="00355CB6"/>
    <w:rsid w:val="0035787E"/>
    <w:rsid w:val="00366257"/>
    <w:rsid w:val="003702D1"/>
    <w:rsid w:val="00377C23"/>
    <w:rsid w:val="0038516D"/>
    <w:rsid w:val="003869D7"/>
    <w:rsid w:val="003A02A3"/>
    <w:rsid w:val="003A08AA"/>
    <w:rsid w:val="003A1EB0"/>
    <w:rsid w:val="003A6A5C"/>
    <w:rsid w:val="003A73D5"/>
    <w:rsid w:val="003B15BA"/>
    <w:rsid w:val="003B3A93"/>
    <w:rsid w:val="003B6E72"/>
    <w:rsid w:val="003C0F14"/>
    <w:rsid w:val="003C2DA6"/>
    <w:rsid w:val="003C6DA6"/>
    <w:rsid w:val="003D0CDC"/>
    <w:rsid w:val="003D2781"/>
    <w:rsid w:val="003D62A9"/>
    <w:rsid w:val="003D6680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CAB"/>
    <w:rsid w:val="00454609"/>
    <w:rsid w:val="00455DE4"/>
    <w:rsid w:val="004678BB"/>
    <w:rsid w:val="0048267C"/>
    <w:rsid w:val="004876B9"/>
    <w:rsid w:val="00493A79"/>
    <w:rsid w:val="00495840"/>
    <w:rsid w:val="004A40BE"/>
    <w:rsid w:val="004A55A1"/>
    <w:rsid w:val="004A6A60"/>
    <w:rsid w:val="004B3128"/>
    <w:rsid w:val="004C0726"/>
    <w:rsid w:val="004C2201"/>
    <w:rsid w:val="004C594F"/>
    <w:rsid w:val="004C634D"/>
    <w:rsid w:val="004D24B9"/>
    <w:rsid w:val="004E2CE2"/>
    <w:rsid w:val="004E4DC7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70E7"/>
    <w:rsid w:val="005A032D"/>
    <w:rsid w:val="005B0CC6"/>
    <w:rsid w:val="005C29F7"/>
    <w:rsid w:val="005C4F58"/>
    <w:rsid w:val="005C5E8D"/>
    <w:rsid w:val="005C78F2"/>
    <w:rsid w:val="005D057C"/>
    <w:rsid w:val="005D3FEC"/>
    <w:rsid w:val="005D44BE"/>
    <w:rsid w:val="005D4E2E"/>
    <w:rsid w:val="005E088B"/>
    <w:rsid w:val="005F0325"/>
    <w:rsid w:val="005F7FA7"/>
    <w:rsid w:val="00602B8B"/>
    <w:rsid w:val="00605EE6"/>
    <w:rsid w:val="00606B72"/>
    <w:rsid w:val="00611EC4"/>
    <w:rsid w:val="00612542"/>
    <w:rsid w:val="00612B93"/>
    <w:rsid w:val="006146D2"/>
    <w:rsid w:val="00620B3F"/>
    <w:rsid w:val="006239E7"/>
    <w:rsid w:val="00623DD8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1E9C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6F6C44"/>
    <w:rsid w:val="00706A1A"/>
    <w:rsid w:val="00707673"/>
    <w:rsid w:val="00711FD4"/>
    <w:rsid w:val="007162BE"/>
    <w:rsid w:val="00722267"/>
    <w:rsid w:val="00744668"/>
    <w:rsid w:val="00746F46"/>
    <w:rsid w:val="0075252A"/>
    <w:rsid w:val="00762E53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11E7"/>
    <w:rsid w:val="007A5AA5"/>
    <w:rsid w:val="007A6136"/>
    <w:rsid w:val="007B0F49"/>
    <w:rsid w:val="007C4DE3"/>
    <w:rsid w:val="007C7E14"/>
    <w:rsid w:val="007D03D2"/>
    <w:rsid w:val="007D1AB2"/>
    <w:rsid w:val="007D2141"/>
    <w:rsid w:val="007D36CF"/>
    <w:rsid w:val="007D7A4C"/>
    <w:rsid w:val="007E780A"/>
    <w:rsid w:val="007E7C11"/>
    <w:rsid w:val="007F1512"/>
    <w:rsid w:val="007F522E"/>
    <w:rsid w:val="007F7421"/>
    <w:rsid w:val="007F76B8"/>
    <w:rsid w:val="00801F7F"/>
    <w:rsid w:val="00807BCE"/>
    <w:rsid w:val="00813C1F"/>
    <w:rsid w:val="00814FE3"/>
    <w:rsid w:val="008234C6"/>
    <w:rsid w:val="00823E50"/>
    <w:rsid w:val="00826AE4"/>
    <w:rsid w:val="00834A60"/>
    <w:rsid w:val="008353A1"/>
    <w:rsid w:val="00835AB0"/>
    <w:rsid w:val="00847DAA"/>
    <w:rsid w:val="00861DE9"/>
    <w:rsid w:val="00863E89"/>
    <w:rsid w:val="00866E4B"/>
    <w:rsid w:val="00872056"/>
    <w:rsid w:val="00872B3B"/>
    <w:rsid w:val="00873F77"/>
    <w:rsid w:val="008779D2"/>
    <w:rsid w:val="0088222A"/>
    <w:rsid w:val="008835FC"/>
    <w:rsid w:val="0088770C"/>
    <w:rsid w:val="008901F6"/>
    <w:rsid w:val="00896C03"/>
    <w:rsid w:val="008A05BF"/>
    <w:rsid w:val="008A1FFB"/>
    <w:rsid w:val="008A495D"/>
    <w:rsid w:val="008A76FD"/>
    <w:rsid w:val="008A792D"/>
    <w:rsid w:val="008B114B"/>
    <w:rsid w:val="008B2D09"/>
    <w:rsid w:val="008B519F"/>
    <w:rsid w:val="008C0E78"/>
    <w:rsid w:val="008C537F"/>
    <w:rsid w:val="008C56D5"/>
    <w:rsid w:val="008D52CF"/>
    <w:rsid w:val="008D658B"/>
    <w:rsid w:val="00915DDF"/>
    <w:rsid w:val="00922FCB"/>
    <w:rsid w:val="009269DB"/>
    <w:rsid w:val="00930734"/>
    <w:rsid w:val="0093077E"/>
    <w:rsid w:val="009348A0"/>
    <w:rsid w:val="00935CB0"/>
    <w:rsid w:val="009428A9"/>
    <w:rsid w:val="009437A2"/>
    <w:rsid w:val="00944B28"/>
    <w:rsid w:val="00945710"/>
    <w:rsid w:val="00950560"/>
    <w:rsid w:val="00953E83"/>
    <w:rsid w:val="00955560"/>
    <w:rsid w:val="00967838"/>
    <w:rsid w:val="009718A1"/>
    <w:rsid w:val="00982CD6"/>
    <w:rsid w:val="00985B73"/>
    <w:rsid w:val="009870A7"/>
    <w:rsid w:val="0099110C"/>
    <w:rsid w:val="00992266"/>
    <w:rsid w:val="00994A54"/>
    <w:rsid w:val="009A0B51"/>
    <w:rsid w:val="009A3BC4"/>
    <w:rsid w:val="009A527F"/>
    <w:rsid w:val="009A6092"/>
    <w:rsid w:val="009B1273"/>
    <w:rsid w:val="009B1936"/>
    <w:rsid w:val="009B314C"/>
    <w:rsid w:val="009B493F"/>
    <w:rsid w:val="009C2977"/>
    <w:rsid w:val="009C2DCC"/>
    <w:rsid w:val="009D23B2"/>
    <w:rsid w:val="009E31E4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F17"/>
    <w:rsid w:val="00A47445"/>
    <w:rsid w:val="00A6656B"/>
    <w:rsid w:val="00A70E1E"/>
    <w:rsid w:val="00A73257"/>
    <w:rsid w:val="00A739C3"/>
    <w:rsid w:val="00A9081F"/>
    <w:rsid w:val="00A9188C"/>
    <w:rsid w:val="00A9489E"/>
    <w:rsid w:val="00A97002"/>
    <w:rsid w:val="00A97A52"/>
    <w:rsid w:val="00AA0D6A"/>
    <w:rsid w:val="00AB58BF"/>
    <w:rsid w:val="00AD0751"/>
    <w:rsid w:val="00AD21D8"/>
    <w:rsid w:val="00AD77C4"/>
    <w:rsid w:val="00AE25BF"/>
    <w:rsid w:val="00AE56A6"/>
    <w:rsid w:val="00AF0C13"/>
    <w:rsid w:val="00AF44ED"/>
    <w:rsid w:val="00B01ACB"/>
    <w:rsid w:val="00B03AF5"/>
    <w:rsid w:val="00B03C01"/>
    <w:rsid w:val="00B078D6"/>
    <w:rsid w:val="00B121E5"/>
    <w:rsid w:val="00B1248D"/>
    <w:rsid w:val="00B14709"/>
    <w:rsid w:val="00B2743D"/>
    <w:rsid w:val="00B3015C"/>
    <w:rsid w:val="00B344D8"/>
    <w:rsid w:val="00B55FA0"/>
    <w:rsid w:val="00B567D1"/>
    <w:rsid w:val="00B601A3"/>
    <w:rsid w:val="00B73B4C"/>
    <w:rsid w:val="00B73F75"/>
    <w:rsid w:val="00B81011"/>
    <w:rsid w:val="00B8483E"/>
    <w:rsid w:val="00B901FA"/>
    <w:rsid w:val="00B946CD"/>
    <w:rsid w:val="00B94C90"/>
    <w:rsid w:val="00B96481"/>
    <w:rsid w:val="00BA14AB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5129"/>
    <w:rsid w:val="00BE33F0"/>
    <w:rsid w:val="00BE78A9"/>
    <w:rsid w:val="00BF79B0"/>
    <w:rsid w:val="00BF7C9D"/>
    <w:rsid w:val="00C01E8C"/>
    <w:rsid w:val="00C02DF6"/>
    <w:rsid w:val="00C03E01"/>
    <w:rsid w:val="00C23582"/>
    <w:rsid w:val="00C23974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0F4C"/>
    <w:rsid w:val="00C62767"/>
    <w:rsid w:val="00C715CA"/>
    <w:rsid w:val="00C7495D"/>
    <w:rsid w:val="00C77CE9"/>
    <w:rsid w:val="00C80EC4"/>
    <w:rsid w:val="00C9685D"/>
    <w:rsid w:val="00C97FEA"/>
    <w:rsid w:val="00CA091F"/>
    <w:rsid w:val="00CA0968"/>
    <w:rsid w:val="00CA168E"/>
    <w:rsid w:val="00CB0647"/>
    <w:rsid w:val="00CB182C"/>
    <w:rsid w:val="00CB4236"/>
    <w:rsid w:val="00CC5A41"/>
    <w:rsid w:val="00CC72A4"/>
    <w:rsid w:val="00CD3153"/>
    <w:rsid w:val="00CF6810"/>
    <w:rsid w:val="00D06117"/>
    <w:rsid w:val="00D23A10"/>
    <w:rsid w:val="00D24760"/>
    <w:rsid w:val="00D31CC8"/>
    <w:rsid w:val="00D32678"/>
    <w:rsid w:val="00D43CD1"/>
    <w:rsid w:val="00D521C1"/>
    <w:rsid w:val="00D626C7"/>
    <w:rsid w:val="00D66FD3"/>
    <w:rsid w:val="00D71F40"/>
    <w:rsid w:val="00D72861"/>
    <w:rsid w:val="00D731B1"/>
    <w:rsid w:val="00D734B8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39B7"/>
    <w:rsid w:val="00DC47DF"/>
    <w:rsid w:val="00DC4907"/>
    <w:rsid w:val="00DD017C"/>
    <w:rsid w:val="00DD397A"/>
    <w:rsid w:val="00DD58B7"/>
    <w:rsid w:val="00DD6699"/>
    <w:rsid w:val="00DE5036"/>
    <w:rsid w:val="00DF7218"/>
    <w:rsid w:val="00E007C5"/>
    <w:rsid w:val="00E00DBF"/>
    <w:rsid w:val="00E0213F"/>
    <w:rsid w:val="00E033E0"/>
    <w:rsid w:val="00E10269"/>
    <w:rsid w:val="00E1026B"/>
    <w:rsid w:val="00E13CB2"/>
    <w:rsid w:val="00E20C37"/>
    <w:rsid w:val="00E26877"/>
    <w:rsid w:val="00E316F0"/>
    <w:rsid w:val="00E41D61"/>
    <w:rsid w:val="00E52C57"/>
    <w:rsid w:val="00E54821"/>
    <w:rsid w:val="00E57E7D"/>
    <w:rsid w:val="00E672D1"/>
    <w:rsid w:val="00E70355"/>
    <w:rsid w:val="00E706C3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176E8"/>
    <w:rsid w:val="00F203C7"/>
    <w:rsid w:val="00F215E2"/>
    <w:rsid w:val="00F21E3F"/>
    <w:rsid w:val="00F41A27"/>
    <w:rsid w:val="00F42092"/>
    <w:rsid w:val="00F4338D"/>
    <w:rsid w:val="00F440D3"/>
    <w:rsid w:val="00F446AC"/>
    <w:rsid w:val="00F46EAF"/>
    <w:rsid w:val="00F5429B"/>
    <w:rsid w:val="00F5774F"/>
    <w:rsid w:val="00F60A49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4F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4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4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4F7C"/>
    <w:pPr>
      <w:outlineLvl w:val="5"/>
    </w:pPr>
  </w:style>
  <w:style w:type="paragraph" w:styleId="Heading7">
    <w:name w:val="heading 7"/>
    <w:basedOn w:val="H6"/>
    <w:next w:val="Normal"/>
    <w:qFormat/>
    <w:rsid w:val="000E4F7C"/>
    <w:pPr>
      <w:outlineLvl w:val="6"/>
    </w:pPr>
  </w:style>
  <w:style w:type="paragraph" w:styleId="Heading8">
    <w:name w:val="heading 8"/>
    <w:basedOn w:val="Heading1"/>
    <w:next w:val="Normal"/>
    <w:qFormat/>
    <w:rsid w:val="000E4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4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4F7C"/>
    <w:pPr>
      <w:ind w:left="284"/>
    </w:pPr>
  </w:style>
  <w:style w:type="paragraph" w:styleId="Index1">
    <w:name w:val="index 1"/>
    <w:basedOn w:val="Normal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4F7C"/>
    <w:pPr>
      <w:outlineLvl w:val="9"/>
    </w:pPr>
  </w:style>
  <w:style w:type="paragraph" w:styleId="ListNumber2">
    <w:name w:val="List Number 2"/>
    <w:basedOn w:val="ListNumber"/>
    <w:rsid w:val="000E4F7C"/>
    <w:pPr>
      <w:ind w:left="851"/>
    </w:pPr>
  </w:style>
  <w:style w:type="character" w:styleId="FootnoteReference">
    <w:name w:val="footnote reference"/>
    <w:basedOn w:val="DefaultParagraphFont"/>
    <w:semiHidden/>
    <w:rsid w:val="000E4F7C"/>
    <w:rPr>
      <w:b/>
      <w:position w:val="6"/>
      <w:sz w:val="16"/>
    </w:rPr>
  </w:style>
  <w:style w:type="paragraph" w:styleId="FootnoteText">
    <w:name w:val="footnote text"/>
    <w:basedOn w:val="Normal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Normal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Normal"/>
    <w:rsid w:val="000E4F7C"/>
    <w:pPr>
      <w:keepLines/>
      <w:ind w:left="1702" w:hanging="1418"/>
    </w:pPr>
  </w:style>
  <w:style w:type="paragraph" w:customStyle="1" w:styleId="FP">
    <w:name w:val="FP"/>
    <w:basedOn w:val="Normal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Normal"/>
    <w:semiHidden/>
    <w:rsid w:val="000E4F7C"/>
    <w:pPr>
      <w:ind w:left="1985" w:hanging="1985"/>
    </w:pPr>
  </w:style>
  <w:style w:type="paragraph" w:styleId="TOC7">
    <w:name w:val="toc 7"/>
    <w:basedOn w:val="TOC6"/>
    <w:next w:val="Normal"/>
    <w:semiHidden/>
    <w:rsid w:val="000E4F7C"/>
    <w:pPr>
      <w:ind w:left="2268" w:hanging="2268"/>
    </w:pPr>
  </w:style>
  <w:style w:type="paragraph" w:styleId="ListBullet2">
    <w:name w:val="List Bullet 2"/>
    <w:basedOn w:val="ListBullet"/>
    <w:rsid w:val="000E4F7C"/>
    <w:pPr>
      <w:ind w:left="851"/>
    </w:pPr>
  </w:style>
  <w:style w:type="paragraph" w:styleId="ListBullet3">
    <w:name w:val="List Bullet 3"/>
    <w:basedOn w:val="ListBullet2"/>
    <w:rsid w:val="000E4F7C"/>
    <w:pPr>
      <w:ind w:left="1135"/>
    </w:pPr>
  </w:style>
  <w:style w:type="paragraph" w:styleId="ListNumber">
    <w:name w:val="List Number"/>
    <w:basedOn w:val="List"/>
    <w:rsid w:val="000E4F7C"/>
  </w:style>
  <w:style w:type="paragraph" w:customStyle="1" w:styleId="EQ">
    <w:name w:val="EQ"/>
    <w:basedOn w:val="Normal"/>
    <w:next w:val="Normal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Heading5"/>
    <w:next w:val="Normal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List2">
    <w:name w:val="List 2"/>
    <w:basedOn w:val="List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4F7C"/>
    <w:pPr>
      <w:ind w:left="1135"/>
    </w:pPr>
  </w:style>
  <w:style w:type="paragraph" w:styleId="List4">
    <w:name w:val="List 4"/>
    <w:basedOn w:val="List3"/>
    <w:rsid w:val="000E4F7C"/>
    <w:pPr>
      <w:ind w:left="1418"/>
    </w:pPr>
  </w:style>
  <w:style w:type="paragraph" w:styleId="List5">
    <w:name w:val="List 5"/>
    <w:basedOn w:val="List4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List">
    <w:name w:val="List"/>
    <w:basedOn w:val="Normal"/>
    <w:rsid w:val="000E4F7C"/>
    <w:pPr>
      <w:ind w:left="568" w:hanging="284"/>
    </w:pPr>
  </w:style>
  <w:style w:type="paragraph" w:styleId="ListBullet">
    <w:name w:val="List Bullet"/>
    <w:basedOn w:val="List"/>
    <w:rsid w:val="000E4F7C"/>
  </w:style>
  <w:style w:type="paragraph" w:styleId="ListBullet4">
    <w:name w:val="List Bullet 4"/>
    <w:basedOn w:val="ListBullet3"/>
    <w:rsid w:val="000E4F7C"/>
    <w:pPr>
      <w:ind w:left="1418"/>
    </w:pPr>
  </w:style>
  <w:style w:type="paragraph" w:styleId="ListBullet5">
    <w:name w:val="List Bullet 5"/>
    <w:basedOn w:val="ListBullet4"/>
    <w:rsid w:val="000E4F7C"/>
    <w:pPr>
      <w:ind w:left="1702"/>
    </w:pPr>
  </w:style>
  <w:style w:type="paragraph" w:customStyle="1" w:styleId="B1">
    <w:name w:val="B1"/>
    <w:basedOn w:val="List"/>
    <w:link w:val="B1Char"/>
    <w:qFormat/>
    <w:rsid w:val="000E4F7C"/>
  </w:style>
  <w:style w:type="paragraph" w:customStyle="1" w:styleId="B2">
    <w:name w:val="B2"/>
    <w:basedOn w:val="List2"/>
    <w:rsid w:val="000E4F7C"/>
  </w:style>
  <w:style w:type="paragraph" w:customStyle="1" w:styleId="B3">
    <w:name w:val="B3"/>
    <w:basedOn w:val="List3"/>
    <w:rsid w:val="000E4F7C"/>
  </w:style>
  <w:style w:type="paragraph" w:customStyle="1" w:styleId="B4">
    <w:name w:val="B4"/>
    <w:basedOn w:val="List4"/>
    <w:rsid w:val="000E4F7C"/>
  </w:style>
  <w:style w:type="paragraph" w:customStyle="1" w:styleId="B5">
    <w:name w:val="B5"/>
    <w:basedOn w:val="List5"/>
    <w:rsid w:val="000E4F7C"/>
  </w:style>
  <w:style w:type="paragraph" w:styleId="Footer">
    <w:name w:val="footer"/>
    <w:basedOn w:val="Header"/>
    <w:link w:val="FooterChar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B1Char">
    <w:name w:val="B1 Char"/>
    <w:link w:val="B1"/>
    <w:rsid w:val="001937A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1"/>
    <w:qFormat/>
    <w:rsid w:val="00D43CD1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1"/>
    <w:qFormat/>
    <w:locked/>
    <w:rsid w:val="00D43CD1"/>
    <w:rPr>
      <w:rFonts w:eastAsia="SimSun"/>
    </w:rPr>
  </w:style>
  <w:style w:type="paragraph" w:styleId="Revision">
    <w:name w:val="Revision"/>
    <w:hidden/>
    <w:uiPriority w:val="99"/>
    <w:semiHidden/>
    <w:rsid w:val="00872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b56140e-35e0-475c-a332-265fdc6af7ae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13ABCCCD5A3458380B8B51A35DC79" ma:contentTypeVersion="9" ma:contentTypeDescription="Create a new document." ma:contentTypeScope="" ma:versionID="1c4e579c686b9664ff614b15a51f93c5">
  <xsd:schema xmlns:xsd="http://www.w3.org/2001/XMLSchema" xmlns:xs="http://www.w3.org/2001/XMLSchema" xmlns:p="http://schemas.microsoft.com/office/2006/metadata/properties" xmlns:ns2="6b56140e-35e0-475c-a332-265fdc6af7ae" targetNamespace="http://schemas.microsoft.com/office/2006/metadata/properties" ma:root="true" ma:fieldsID="2d1d9564a4f1e1a3f93c7d99934a2972" ns2:_="">
    <xsd:import namespace="6b56140e-35e0-475c-a332-265fdc6af7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6140e-35e0-475c-a332-265fdc6af7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17e9b3e-785a-4052-aa49-9d10a348c9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24EDC6-A783-4A03-A571-B748D5F654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4FA909-7D12-43D8-B15F-2BFCF55F36C0}">
  <ds:schemaRefs>
    <ds:schemaRef ds:uri="http://schemas.microsoft.com/office/2006/metadata/properties"/>
    <ds:schemaRef ds:uri="http://schemas.microsoft.com/office/infopath/2007/PartnerControls"/>
    <ds:schemaRef ds:uri="6b56140e-35e0-475c-a332-265fdc6af7ae"/>
  </ds:schemaRefs>
</ds:datastoreItem>
</file>

<file path=customXml/itemProps4.xml><?xml version="1.0" encoding="utf-8"?>
<ds:datastoreItem xmlns:ds="http://schemas.openxmlformats.org/officeDocument/2006/customXml" ds:itemID="{C1C467FB-9C3B-476E-AD6A-DB11B8477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56140e-35e0-475c-a332-265fdc6af7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14</TotalTime>
  <Pages>5</Pages>
  <Words>1514</Words>
  <Characters>8635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Ojas Choksi</cp:lastModifiedBy>
  <cp:revision>5</cp:revision>
  <cp:lastPrinted>2000-02-29T11:31:00Z</cp:lastPrinted>
  <dcterms:created xsi:type="dcterms:W3CDTF">2025-11-07T18:49:00Z</dcterms:created>
  <dcterms:modified xsi:type="dcterms:W3CDTF">2025-11-07T19:32:00Z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0x0101002E913ABCCCD5A3458380B8B51A35DC79</vt:lpwstr>
  </property>
  <property fmtid="{D5CDD505-2E9C-101B-9397-08002B2CF9AE}" pid="9" name="MediaServiceImageTags">
    <vt:lpwstr/>
  </property>
</Properties>
</file>